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C79" w:rsidRDefault="00C77D66" w:rsidP="00CD7684">
      <w:pPr>
        <w:pStyle w:val="Heading1"/>
        <w:spacing w:before="0" w:after="24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Checklist for Initial Submissions</w:t>
      </w:r>
    </w:p>
    <w:p w:rsidR="00C77D66" w:rsidRDefault="00791391" w:rsidP="00D640C8">
      <w:pPr>
        <w:spacing w:after="0" w:line="240" w:lineRule="auto"/>
        <w:rPr>
          <w:sz w:val="20"/>
          <w:szCs w:val="20"/>
        </w:rPr>
      </w:pPr>
      <w:r w:rsidRPr="00D640C8">
        <w:rPr>
          <w:b/>
          <w:bCs/>
          <w:sz w:val="20"/>
          <w:szCs w:val="20"/>
        </w:rPr>
        <w:t xml:space="preserve">Instructions: </w:t>
      </w:r>
      <w:r w:rsidR="00E60D19" w:rsidRPr="00D640C8">
        <w:rPr>
          <w:sz w:val="20"/>
          <w:szCs w:val="20"/>
        </w:rPr>
        <w:t>This checklist must be uploaded as “Additional File Not for Review.” Submissions with “No” in it</w:t>
      </w:r>
      <w:r w:rsidR="00C40A84" w:rsidRPr="00D640C8">
        <w:rPr>
          <w:sz w:val="20"/>
          <w:szCs w:val="20"/>
        </w:rPr>
        <w:t>e</w:t>
      </w:r>
      <w:r w:rsidR="00E60D19" w:rsidRPr="00D640C8">
        <w:rPr>
          <w:sz w:val="20"/>
          <w:szCs w:val="20"/>
        </w:rPr>
        <w:t>ms marked as System Blockers (</w:t>
      </w:r>
      <w:r w:rsidR="00E60D19" w:rsidRPr="00D640C8">
        <w:rPr>
          <w:rFonts w:ascii="Segoe UI Emoji" w:hAnsi="Segoe UI Emoji" w:cs="Segoe UI Emoji"/>
          <w:b/>
          <w:bCs/>
          <w:sz w:val="20"/>
          <w:szCs w:val="20"/>
        </w:rPr>
        <w:t>⚠️</w:t>
      </w:r>
      <w:r w:rsidR="00E60D19" w:rsidRPr="00D640C8">
        <w:rPr>
          <w:sz w:val="20"/>
          <w:szCs w:val="20"/>
        </w:rPr>
        <w:t>) cannot be processed.</w:t>
      </w:r>
      <w:r w:rsidR="00C77D66" w:rsidRPr="00D640C8">
        <w:rPr>
          <w:sz w:val="20"/>
          <w:szCs w:val="20"/>
        </w:rPr>
        <w:t xml:space="preserve"> </w:t>
      </w:r>
      <w:r w:rsidR="00C40A84" w:rsidRPr="00D640C8">
        <w:rPr>
          <w:sz w:val="20"/>
          <w:szCs w:val="20"/>
        </w:rPr>
        <w:t xml:space="preserve">Items marked as </w:t>
      </w:r>
      <w:r w:rsidRPr="00D640C8">
        <w:rPr>
          <w:sz w:val="20"/>
          <w:szCs w:val="20"/>
        </w:rPr>
        <w:t>a Red Flag (</w:t>
      </w:r>
      <w:r w:rsidRPr="00D640C8">
        <w:rPr>
          <w:rFonts w:ascii="Segoe UI Emoji" w:hAnsi="Segoe UI Emoji" w:cs="Segoe UI Emoji"/>
          <w:sz w:val="20"/>
          <w:szCs w:val="20"/>
        </w:rPr>
        <w:t>🚩</w:t>
      </w:r>
      <w:r w:rsidRPr="00D640C8">
        <w:rPr>
          <w:sz w:val="20"/>
          <w:szCs w:val="20"/>
        </w:rPr>
        <w:t>) may delay review of your manuscript. Complete this checklist, save it under a new name and upload it with your submission as “Additional file not for review.”</w:t>
      </w:r>
    </w:p>
    <w:p w:rsidR="00FD3635" w:rsidRDefault="00FD3635" w:rsidP="00D640C8">
      <w:pPr>
        <w:spacing w:after="0" w:line="240" w:lineRule="auto"/>
        <w:rPr>
          <w:sz w:val="20"/>
          <w:szCs w:val="20"/>
        </w:rPr>
      </w:pPr>
    </w:p>
    <w:p w:rsidR="00FD3635" w:rsidRPr="00FD3635" w:rsidRDefault="00FD3635" w:rsidP="00FD3635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FD3635">
        <w:rPr>
          <w:b/>
          <w:bCs/>
          <w:sz w:val="20"/>
          <w:szCs w:val="20"/>
        </w:rPr>
        <w:t xml:space="preserve">For details about submission requirements, refer to the </w:t>
      </w:r>
      <w:hyperlink r:id="rId7" w:history="1">
        <w:r w:rsidRPr="00FD3635">
          <w:rPr>
            <w:rStyle w:val="Hyperlink"/>
            <w:b/>
            <w:bCs/>
            <w:sz w:val="20"/>
            <w:szCs w:val="20"/>
          </w:rPr>
          <w:t>Instructions for Authors</w:t>
        </w:r>
      </w:hyperlink>
      <w:r w:rsidRPr="00FD3635">
        <w:rPr>
          <w:b/>
          <w:bCs/>
          <w:sz w:val="20"/>
          <w:szCs w:val="20"/>
        </w:rPr>
        <w:t>.</w:t>
      </w:r>
    </w:p>
    <w:p w:rsidR="00D45A2A" w:rsidRPr="00D640C8" w:rsidRDefault="00733640" w:rsidP="00D640C8">
      <w:pPr>
        <w:jc w:val="center"/>
        <w:rPr>
          <w:sz w:val="20"/>
          <w:szCs w:val="20"/>
        </w:rPr>
      </w:pPr>
      <w:r w:rsidRPr="00D640C8">
        <w:rPr>
          <w:sz w:val="20"/>
          <w:szCs w:val="20"/>
        </w:rPr>
        <w:t xml:space="preserve">For questions regarding this checklist, please contact </w:t>
      </w:r>
      <w:hyperlink r:id="rId8" w:history="1">
        <w:r w:rsidRPr="00D640C8">
          <w:rPr>
            <w:rStyle w:val="Hyperlink"/>
            <w:sz w:val="20"/>
            <w:szCs w:val="20"/>
          </w:rPr>
          <w:t>administrator@rmmj.org.il</w:t>
        </w:r>
      </w:hyperlink>
      <w:r w:rsidRPr="00D640C8">
        <w:rPr>
          <w:sz w:val="20"/>
          <w:szCs w:val="20"/>
        </w:rPr>
        <w:t>.</w:t>
      </w:r>
    </w:p>
    <w:p w:rsidR="00E60D19" w:rsidRDefault="00E60D19" w:rsidP="00E60D19">
      <w:pPr>
        <w:pStyle w:val="Heading2"/>
      </w:pPr>
      <w:r>
        <w:t>Section 1: Author &amp; Manuscript Details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5"/>
        <w:gridCol w:w="6646"/>
      </w:tblGrid>
      <w:tr w:rsidR="00496FE2" w:rsidRPr="00D640C8" w:rsidTr="009D2E93">
        <w:tc>
          <w:tcPr>
            <w:tcW w:w="3215" w:type="dxa"/>
            <w:vAlign w:val="bottom"/>
          </w:tcPr>
          <w:p w:rsidR="00496FE2" w:rsidRPr="00D640C8" w:rsidRDefault="00496FE2" w:rsidP="00496FE2">
            <w:pPr>
              <w:spacing w:before="240"/>
              <w:jc w:val="left"/>
              <w:rPr>
                <w:b/>
                <w:bCs/>
                <w:sz w:val="22"/>
                <w:szCs w:val="22"/>
              </w:rPr>
            </w:pPr>
            <w:r w:rsidRPr="00D640C8">
              <w:rPr>
                <w:b/>
                <w:bCs/>
                <w:sz w:val="22"/>
                <w:szCs w:val="22"/>
              </w:rPr>
              <w:t>Corresponding Author Name:</w:t>
            </w:r>
          </w:p>
        </w:tc>
        <w:sdt>
          <w:sdtPr>
            <w:rPr>
              <w:color w:val="808080"/>
              <w:sz w:val="22"/>
              <w:szCs w:val="22"/>
            </w:rPr>
            <w:alias w:val="Corresponding Author"/>
            <w:tag w:val="Corresponding Author"/>
            <w:id w:val="-427031852"/>
            <w:placeholder>
              <w:docPart w:val="4D5864A2A8B04448B3B1E2446FFFE7C9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single" w:sz="4" w:space="0" w:color="auto"/>
                </w:tcBorders>
                <w:vAlign w:val="bottom"/>
              </w:tcPr>
              <w:p w:rsidR="00496FE2" w:rsidRPr="00D640C8" w:rsidRDefault="00496FE2" w:rsidP="00496FE2">
                <w:pPr>
                  <w:spacing w:before="120"/>
                  <w:jc w:val="left"/>
                  <w:rPr>
                    <w:sz w:val="22"/>
                    <w:szCs w:val="22"/>
                  </w:rPr>
                </w:pPr>
                <w:r>
                  <w:rPr>
                    <w:color w:val="808080"/>
                    <w:sz w:val="22"/>
                    <w:szCs w:val="22"/>
                  </w:rPr>
                  <w:t>Corresponding author name</w:t>
                </w:r>
              </w:p>
            </w:tc>
          </w:sdtContent>
        </w:sdt>
      </w:tr>
      <w:tr w:rsidR="00496FE2" w:rsidRPr="00D640C8" w:rsidTr="00B53B1F">
        <w:tc>
          <w:tcPr>
            <w:tcW w:w="3215" w:type="dxa"/>
            <w:vAlign w:val="bottom"/>
          </w:tcPr>
          <w:p w:rsidR="00496FE2" w:rsidRPr="00D640C8" w:rsidRDefault="00496FE2" w:rsidP="00496FE2">
            <w:pPr>
              <w:spacing w:before="240"/>
              <w:jc w:val="left"/>
              <w:rPr>
                <w:b/>
                <w:bCs/>
                <w:sz w:val="22"/>
                <w:szCs w:val="22"/>
              </w:rPr>
            </w:pPr>
            <w:r w:rsidRPr="00D640C8">
              <w:rPr>
                <w:b/>
                <w:bCs/>
                <w:sz w:val="22"/>
                <w:szCs w:val="22"/>
              </w:rPr>
              <w:t>Manuscript Title:</w:t>
            </w:r>
          </w:p>
        </w:tc>
        <w:sdt>
          <w:sdtPr>
            <w:rPr>
              <w:color w:val="808080"/>
              <w:sz w:val="22"/>
              <w:szCs w:val="22"/>
            </w:rPr>
            <w:alias w:val="Manuscript Title"/>
            <w:tag w:val="Manuscript Title"/>
            <w:id w:val="-1920936592"/>
            <w:placeholder>
              <w:docPart w:val="0465527A50C347A0A02BF749D1A84E9C"/>
            </w:placeholder>
            <w:text/>
          </w:sdtPr>
          <w:sdtEndPr/>
          <w:sdtContent>
            <w:tc>
              <w:tcPr>
                <w:tcW w:w="6646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496FE2" w:rsidRPr="00D640C8" w:rsidRDefault="00496FE2" w:rsidP="00496FE2">
                <w:pPr>
                  <w:spacing w:before="240"/>
                  <w:jc w:val="left"/>
                  <w:rPr>
                    <w:sz w:val="22"/>
                    <w:szCs w:val="22"/>
                  </w:rPr>
                </w:pPr>
                <w:r>
                  <w:rPr>
                    <w:color w:val="808080"/>
                    <w:sz w:val="22"/>
                    <w:szCs w:val="22"/>
                  </w:rPr>
                  <w:t>Manuscript title</w:t>
                </w:r>
              </w:p>
            </w:tc>
          </w:sdtContent>
        </w:sdt>
      </w:tr>
      <w:tr w:rsidR="00496FE2" w:rsidRPr="00D640C8" w:rsidTr="00B53B1F">
        <w:tc>
          <w:tcPr>
            <w:tcW w:w="3215" w:type="dxa"/>
          </w:tcPr>
          <w:p w:rsidR="00496FE2" w:rsidRPr="00D640C8" w:rsidRDefault="00496FE2" w:rsidP="00496FE2">
            <w:pPr>
              <w:spacing w:before="240"/>
              <w:rPr>
                <w:b/>
                <w:bCs/>
                <w:sz w:val="22"/>
                <w:szCs w:val="22"/>
              </w:rPr>
            </w:pPr>
            <w:r w:rsidRPr="00D640C8">
              <w:rPr>
                <w:b/>
                <w:bCs/>
                <w:sz w:val="22"/>
                <w:szCs w:val="22"/>
              </w:rPr>
              <w:t>Manuscript Category:</w:t>
            </w:r>
          </w:p>
        </w:tc>
        <w:sdt>
          <w:sdtPr>
            <w:rPr>
              <w:sz w:val="22"/>
              <w:szCs w:val="22"/>
            </w:rPr>
            <w:alias w:val="Manuscript Category"/>
            <w:tag w:val="Manuscript Category"/>
            <w:id w:val="2095350757"/>
            <w:placeholder>
              <w:docPart w:val="CC7FEF89129446278F6EA2F5047ABB50"/>
            </w:placeholder>
            <w:showingPlcHdr/>
            <w:comboBox>
              <w:listItem w:value="Choose an item."/>
              <w:listItem w:displayText="Original Article" w:value="Original Article"/>
              <w:listItem w:displayText="Review Article" w:value="Review Article"/>
              <w:listItem w:displayText="History of Medicine" w:value="History of Medicine"/>
              <w:listItem w:displayText="Research Letter" w:value="Research Letter"/>
              <w:listItem w:displayText="Case Series" w:value="Case Series"/>
              <w:listItem w:displayText="Letter to the Editor" w:value="Letter to the Editor"/>
            </w:comboBox>
          </w:sdtPr>
          <w:sdtEndPr/>
          <w:sdtContent>
            <w:tc>
              <w:tcPr>
                <w:tcW w:w="664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496FE2" w:rsidRPr="00D640C8" w:rsidRDefault="00496FE2" w:rsidP="00496FE2">
                <w:pPr>
                  <w:spacing w:before="240"/>
                  <w:rPr>
                    <w:sz w:val="22"/>
                    <w:szCs w:val="22"/>
                  </w:rPr>
                </w:pPr>
                <w:r w:rsidRPr="00D640C8">
                  <w:rPr>
                    <w:rStyle w:val="PlaceholderText"/>
                    <w:sz w:val="22"/>
                    <w:szCs w:val="22"/>
                  </w:rPr>
                  <w:t>Choose an item.</w:t>
                </w:r>
              </w:p>
            </w:tc>
          </w:sdtContent>
        </w:sdt>
      </w:tr>
    </w:tbl>
    <w:p w:rsidR="00E60D19" w:rsidRDefault="00E60D19" w:rsidP="00E60D19"/>
    <w:p w:rsidR="00E60D19" w:rsidRPr="009E5780" w:rsidRDefault="009E5780" w:rsidP="009E5780">
      <w:pPr>
        <w:pStyle w:val="Heading2"/>
      </w:pPr>
      <w:r>
        <w:t>Section 2. Before You Submit</w:t>
      </w:r>
    </w:p>
    <w:p w:rsidR="00E60D19" w:rsidRDefault="00791391" w:rsidP="00E60D19">
      <w:pPr>
        <w:rPr>
          <w:b/>
          <w:bCs/>
        </w:rPr>
      </w:pPr>
      <w:r w:rsidRPr="009E5780">
        <w:rPr>
          <w:rFonts w:ascii="Segoe UI Emoji" w:hAnsi="Segoe UI Emoji" w:cs="Segoe UI Emoji"/>
        </w:rPr>
        <w:t>⚠️</w:t>
      </w:r>
      <w:r w:rsidR="009E5780">
        <w:rPr>
          <w:b/>
          <w:bCs/>
        </w:rPr>
        <w:t>System Blockers (will prevent creation of a submission PDF)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933890" w:rsidTr="0017525C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933890" w:rsidRPr="00933890" w:rsidRDefault="00933890" w:rsidP="00933890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BFBFBF"/>
            <w:vAlign w:val="center"/>
          </w:tcPr>
          <w:p w:rsidR="00933890" w:rsidRPr="00933890" w:rsidRDefault="00933890" w:rsidP="00F16B0B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791391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791391" w:rsidRPr="002068E7" w:rsidRDefault="00791391" w:rsidP="00756F02">
            <w:pPr>
              <w:pStyle w:val="BodyText"/>
              <w:spacing w:before="160" w:after="0"/>
            </w:pPr>
            <w:r w:rsidRPr="00791391">
              <w:t xml:space="preserve">Does your manuscript use </w:t>
            </w:r>
            <w:r w:rsidRPr="00791391">
              <w:rPr>
                <w:b/>
                <w:bCs/>
              </w:rPr>
              <w:t>page breaks only</w:t>
            </w:r>
            <w:r w:rsidRPr="00791391">
              <w:t xml:space="preserve"> (no section breaks)?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sdt>
            <w:sdtPr>
              <w:alias w:val="No Section Breaks"/>
              <w:tag w:val="No Section Breaks"/>
              <w:id w:val="-1739863969"/>
              <w:placeholder>
                <w:docPart w:val="0FED96EEB82C4E5887FBB2EB24DB96AF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91391" w:rsidRDefault="00791391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F20FDA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F20FDA" w:rsidRDefault="00F20FDA" w:rsidP="00756F02">
            <w:pPr>
              <w:pStyle w:val="BodyText"/>
              <w:spacing w:before="160" w:after="0"/>
            </w:pPr>
            <w:r w:rsidRPr="002068E7">
              <w:t xml:space="preserve">Have you uploaded the Author Contribution Form as </w:t>
            </w:r>
            <w:r w:rsidRPr="002068E7">
              <w:rPr>
                <w:i/>
                <w:iCs/>
              </w:rPr>
              <w:t>Additional</w:t>
            </w:r>
            <w:r>
              <w:rPr>
                <w:i/>
                <w:iCs/>
              </w:rPr>
              <w:t xml:space="preserve"> file </w:t>
            </w:r>
            <w:r w:rsidRPr="00933890">
              <w:rPr>
                <w:b/>
                <w:bCs/>
                <w:i/>
                <w:iCs/>
              </w:rPr>
              <w:t>not</w:t>
            </w:r>
            <w:r w:rsidRPr="002068E7">
              <w:rPr>
                <w:i/>
                <w:iCs/>
              </w:rPr>
              <w:t xml:space="preserve"> for Review</w:t>
            </w:r>
            <w:r w:rsidRPr="002068E7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sdt>
            <w:sdtPr>
              <w:alias w:val="Form1 uploaded correctly?"/>
              <w:tag w:val="Form1 uploaded correctly?"/>
              <w:id w:val="1321936326"/>
              <w:placeholder>
                <w:docPart w:val="D7FE834BACFA435AA51E6ACF3BB18C29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F20FDA" w:rsidRDefault="00E30A81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C40A84" w:rsidTr="0017525C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C40A84" w:rsidRPr="002068E7" w:rsidRDefault="00C40A84" w:rsidP="00756F02">
            <w:pPr>
              <w:pStyle w:val="BodyText"/>
              <w:spacing w:before="160" w:after="0"/>
            </w:pPr>
            <w:r w:rsidRPr="00C40A84">
              <w:t xml:space="preserve">Have you uploaded </w:t>
            </w:r>
            <w:r>
              <w:t xml:space="preserve">an </w:t>
            </w:r>
            <w:r w:rsidRPr="00C40A84">
              <w:t xml:space="preserve">ICMJE Disclosure Form for </w:t>
            </w:r>
            <w:r w:rsidRPr="00756F02">
              <w:rPr>
                <w:b/>
                <w:bCs/>
              </w:rPr>
              <w:t>each</w:t>
            </w:r>
            <w:r w:rsidRPr="00C40A84">
              <w:t xml:space="preserve"> author as </w:t>
            </w:r>
            <w:r w:rsidRPr="00C40A84">
              <w:rPr>
                <w:i/>
                <w:iCs/>
              </w:rPr>
              <w:t xml:space="preserve">Additional file </w:t>
            </w:r>
            <w:r w:rsidRPr="00C40A84">
              <w:rPr>
                <w:b/>
                <w:bCs/>
                <w:i/>
                <w:iCs/>
              </w:rPr>
              <w:t xml:space="preserve">not </w:t>
            </w:r>
            <w:r w:rsidRPr="00C40A84">
              <w:rPr>
                <w:i/>
                <w:iCs/>
              </w:rPr>
              <w:t>for review</w:t>
            </w:r>
            <w:r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sdt>
            <w:sdtPr>
              <w:alias w:val="Form2 uploaded correctly?"/>
              <w:tag w:val="Form2 uploaded correctly?"/>
              <w:id w:val="1423295196"/>
              <w:placeholder>
                <w:docPart w:val="EA52AA348A7D42B6BBB7880753654596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C40A84" w:rsidRDefault="00C40A84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C40A84" w:rsidTr="0017525C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C40A84" w:rsidRPr="002068E7" w:rsidRDefault="00C40A84" w:rsidP="00756F02">
            <w:pPr>
              <w:pStyle w:val="BodyText"/>
              <w:spacing w:before="160" w:after="0"/>
            </w:pPr>
            <w:r w:rsidRPr="00C40A84">
              <w:t xml:space="preserve">Have you uploaded </w:t>
            </w:r>
            <w:r>
              <w:t xml:space="preserve">this completed form </w:t>
            </w:r>
            <w:r w:rsidRPr="00C40A84">
              <w:t xml:space="preserve">as </w:t>
            </w:r>
            <w:r w:rsidRPr="00C40A84">
              <w:rPr>
                <w:i/>
                <w:iCs/>
              </w:rPr>
              <w:t xml:space="preserve">Additional file </w:t>
            </w:r>
            <w:r w:rsidRPr="00C40A84">
              <w:rPr>
                <w:b/>
                <w:bCs/>
                <w:i/>
                <w:iCs/>
              </w:rPr>
              <w:t xml:space="preserve">not </w:t>
            </w:r>
            <w:r w:rsidRPr="00C40A84">
              <w:rPr>
                <w:i/>
                <w:iCs/>
              </w:rPr>
              <w:t>for review</w:t>
            </w:r>
            <w:r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sdt>
            <w:sdtPr>
              <w:alias w:val="Form3 uploaded correctly?"/>
              <w:tag w:val="Form3 uploaded correctly?"/>
              <w:id w:val="-2036031030"/>
              <w:placeholder>
                <w:docPart w:val="33666BA9A7394B65A1D38D4B34314502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C40A84" w:rsidRDefault="00C40A84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933890" w:rsidRDefault="00933890" w:rsidP="00E60D19">
      <w:pPr>
        <w:rPr>
          <w:b/>
          <w:bCs/>
        </w:rPr>
      </w:pPr>
    </w:p>
    <w:p w:rsidR="00791391" w:rsidRPr="00170A63" w:rsidRDefault="00791391" w:rsidP="00791391">
      <w:pPr>
        <w:pStyle w:val="Heading2"/>
        <w:rPr>
          <w:rFonts w:ascii="Calibri" w:eastAsia="Times New Roman" w:hAnsi="Calibri" w:cs="Arial"/>
          <w:sz w:val="24"/>
          <w:szCs w:val="24"/>
        </w:rPr>
      </w:pPr>
      <w:r>
        <w:rPr>
          <w:rFonts w:ascii="Segoe UI Emoji" w:hAnsi="Segoe UI Emoji" w:cs="Segoe UI Emoji"/>
        </w:rPr>
        <w:t xml:space="preserve">🚩 </w:t>
      </w:r>
      <w:r w:rsidRPr="00170A63">
        <w:rPr>
          <w:rFonts w:ascii="Calibri" w:eastAsia="Times New Roman" w:hAnsi="Calibri" w:cs="Arial"/>
          <w:sz w:val="24"/>
          <w:szCs w:val="24"/>
        </w:rPr>
        <w:t>Editorial Red Flags (may delay review)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791391" w:rsidTr="009B3F8E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91391" w:rsidRPr="00933890" w:rsidRDefault="00791391" w:rsidP="009B3F8E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91391" w:rsidRPr="00933890" w:rsidRDefault="00791391" w:rsidP="009B3F8E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170A63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2068E7">
              <w:t>Do author details in the Author Center match the manuscript and cover letter?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Author detais match"/>
              <w:tag w:val="Structured Abstract"/>
              <w:id w:val="-1050149915"/>
              <w:placeholder>
                <w:docPart w:val="233C5046930F4659B17603560595BFF0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  <w:listItem w:displayText="This is not original research" w:value="This is not original research"/>
                <w:listItem w:displayText="This is a letter to the editor, Abstract not required" w:value="This is a letter to the editor, Abstract not required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2068E7">
              <w:t>Is one corresponding author identified with an asterisk?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corresponding author indicated"/>
              <w:tag w:val="Table &amp; Figure Placement"/>
              <w:id w:val="-446313853"/>
              <w:placeholder>
                <w:docPart w:val="397B5917BFF5463A86F8F2FCC2947960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2068E7">
              <w:t xml:space="preserve">Have you provided </w:t>
            </w:r>
            <w:r w:rsidRPr="002068E7">
              <w:rPr>
                <w:b/>
                <w:bCs/>
              </w:rPr>
              <w:t>full first and last names</w:t>
            </w:r>
            <w:r w:rsidRPr="002068E7">
              <w:t xml:space="preserve"> (not initials only) for all authors?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ull Names NO INITIALS"/>
              <w:tag w:val="Full Names NO INITIALS"/>
              <w:id w:val="1941950277"/>
              <w:placeholder>
                <w:docPart w:val="4762FDBEC6D548B9B0E157D26203D401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2068E7">
              <w:t xml:space="preserve">Did you include the </w:t>
            </w:r>
            <w:r w:rsidRPr="002068E7">
              <w:rPr>
                <w:b/>
                <w:bCs/>
              </w:rPr>
              <w:t>highest completed degree</w:t>
            </w:r>
            <w:r w:rsidRPr="002068E7">
              <w:t xml:space="preserve"> for each author?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Highest completed degree"/>
              <w:tag w:val="Highest completed degree"/>
              <w:id w:val="-443158430"/>
              <w:placeholder>
                <w:docPart w:val="67910D5A476F466BB43FA21238DC8429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170A63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bottom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2068E7">
              <w:lastRenderedPageBreak/>
              <w:t xml:space="preserve">Did you provide the corresponding author’s </w:t>
            </w:r>
            <w:r w:rsidRPr="002068E7">
              <w:rPr>
                <w:b/>
                <w:bCs/>
              </w:rPr>
              <w:t>ORCID number</w:t>
            </w:r>
            <w:r w:rsidRPr="002068E7">
              <w:t xml:space="preserve"> (and ORCIDs for others if available)?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ORCID of corresponding author"/>
              <w:tag w:val="ORCID of corresponding author"/>
              <w:id w:val="-849403741"/>
              <w:placeholder>
                <w:docPart w:val="CC385204DB734194ADB078F709872DE8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791391" w:rsidRDefault="00170A63" w:rsidP="00170A63">
      <w:pPr>
        <w:pStyle w:val="Heading2"/>
      </w:pPr>
      <w:r>
        <w:t>Section 3. Author Information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170A63" w:rsidTr="009B3F8E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170A63" w:rsidRPr="00933890" w:rsidRDefault="00170A63" w:rsidP="009B3F8E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170A63" w:rsidRPr="00933890" w:rsidRDefault="00170A63" w:rsidP="009B3F8E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170A63" w:rsidTr="009B3F8E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791391">
              <w:t xml:space="preserve">Does your manuscript use </w:t>
            </w:r>
            <w:r w:rsidRPr="00791391">
              <w:rPr>
                <w:b/>
                <w:bCs/>
              </w:rPr>
              <w:t>page breaks only</w:t>
            </w:r>
            <w:r w:rsidRPr="00791391">
              <w:t xml:space="preserve"> (no section breaks)?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No Section Breaks"/>
              <w:tag w:val="No Section Breaks"/>
              <w:id w:val="137853181"/>
              <w:placeholder>
                <w:docPart w:val="4454F2F9415D4C5CBB13A4717B3EB146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530959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170A63" w:rsidRDefault="00170A63" w:rsidP="00756F02">
            <w:pPr>
              <w:pStyle w:val="BodyText"/>
              <w:spacing w:before="160" w:after="0"/>
            </w:pPr>
            <w:r w:rsidRPr="002068E7">
              <w:t xml:space="preserve">Have you uploaded the Author Contribution Form as </w:t>
            </w:r>
            <w:r w:rsidRPr="002068E7">
              <w:rPr>
                <w:i/>
                <w:iCs/>
              </w:rPr>
              <w:t>Additional</w:t>
            </w:r>
            <w:r>
              <w:rPr>
                <w:i/>
                <w:iCs/>
              </w:rPr>
              <w:t xml:space="preserve"> file </w:t>
            </w:r>
            <w:r w:rsidRPr="00933890">
              <w:rPr>
                <w:b/>
                <w:bCs/>
                <w:i/>
                <w:iCs/>
              </w:rPr>
              <w:t>not</w:t>
            </w:r>
            <w:r w:rsidRPr="002068E7">
              <w:rPr>
                <w:i/>
                <w:iCs/>
              </w:rPr>
              <w:t xml:space="preserve"> for Review</w:t>
            </w:r>
            <w:r w:rsidRPr="002068E7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orm1 uploaded correctly?"/>
              <w:tag w:val="Form1 uploaded correctly?"/>
              <w:id w:val="-292522407"/>
              <w:placeholder>
                <w:docPart w:val="F69BBFC34388470D928F38D0C35740ED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530959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C40A84">
              <w:t xml:space="preserve">Have you uploaded </w:t>
            </w:r>
            <w:r>
              <w:t xml:space="preserve">an </w:t>
            </w:r>
            <w:r w:rsidRPr="00C40A84">
              <w:t xml:space="preserve">ICMJE Disclosure Form for each author as </w:t>
            </w:r>
            <w:r w:rsidRPr="00C40A84">
              <w:rPr>
                <w:i/>
                <w:iCs/>
              </w:rPr>
              <w:t xml:space="preserve">Additional file </w:t>
            </w:r>
            <w:r w:rsidRPr="00C40A84">
              <w:rPr>
                <w:b/>
                <w:bCs/>
                <w:i/>
                <w:iCs/>
              </w:rPr>
              <w:t xml:space="preserve">not </w:t>
            </w:r>
            <w:r w:rsidRPr="00C40A84">
              <w:rPr>
                <w:i/>
                <w:iCs/>
              </w:rPr>
              <w:t>for review</w:t>
            </w:r>
            <w:r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orm2 uploaded correctly?"/>
              <w:tag w:val="Form2 uploaded correctly?"/>
              <w:id w:val="2123262511"/>
              <w:placeholder>
                <w:docPart w:val="AFBABE6CD4514CDF8344DFFE326123E3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170A63" w:rsidTr="00530959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170A63" w:rsidRPr="002068E7" w:rsidRDefault="00170A63" w:rsidP="00756F02">
            <w:pPr>
              <w:pStyle w:val="BodyText"/>
              <w:spacing w:before="160" w:after="0"/>
            </w:pPr>
            <w:r w:rsidRPr="00C40A84">
              <w:t xml:space="preserve">Have you </w:t>
            </w:r>
            <w:r>
              <w:t xml:space="preserve">saved, renamed, and </w:t>
            </w:r>
            <w:r w:rsidRPr="00C40A84">
              <w:t xml:space="preserve">uploaded </w:t>
            </w:r>
            <w:r>
              <w:t xml:space="preserve">this completed form </w:t>
            </w:r>
            <w:r w:rsidRPr="00C40A84">
              <w:t xml:space="preserve">as </w:t>
            </w:r>
            <w:r w:rsidRPr="00C40A84">
              <w:rPr>
                <w:i/>
                <w:iCs/>
              </w:rPr>
              <w:t xml:space="preserve">Additional file </w:t>
            </w:r>
            <w:r w:rsidRPr="00C40A84">
              <w:rPr>
                <w:b/>
                <w:bCs/>
                <w:i/>
                <w:iCs/>
              </w:rPr>
              <w:t xml:space="preserve">not </w:t>
            </w:r>
            <w:r w:rsidRPr="00C40A84">
              <w:rPr>
                <w:i/>
                <w:iCs/>
              </w:rPr>
              <w:t>for review</w:t>
            </w:r>
            <w:r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orm3 uploaded correctly?"/>
              <w:tag w:val="Form3 uploaded correctly?"/>
              <w:id w:val="-124844915"/>
              <w:placeholder>
                <w:docPart w:val="769E21A999844A29AC61C83CE11485B0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170A63" w:rsidRDefault="00170A63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3F20A1" w:rsidRDefault="003F20A1" w:rsidP="003F20A1">
      <w:pPr>
        <w:pStyle w:val="Heading2"/>
      </w:pPr>
      <w:r>
        <w:t>Section 4. Title Page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3F20A1" w:rsidTr="00103C6D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3F20A1" w:rsidRPr="00933890" w:rsidRDefault="003F20A1" w:rsidP="00103C6D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3F20A1" w:rsidRPr="00933890" w:rsidRDefault="003F20A1" w:rsidP="00103C6D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3F20A1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3F20A1" w:rsidRPr="003F20A1" w:rsidRDefault="003F20A1" w:rsidP="00756F02">
            <w:pPr>
              <w:pStyle w:val="BodyText"/>
              <w:spacing w:before="160" w:after="0"/>
              <w:rPr>
                <w:i/>
                <w:iCs/>
              </w:rPr>
            </w:pPr>
            <w:r>
              <w:t>Is the title page the FIRST page of your main manuscript?</w:t>
            </w:r>
            <w:r>
              <w:br/>
            </w:r>
            <w:r>
              <w:rPr>
                <w:i/>
                <w:iCs/>
              </w:rPr>
              <w:t>The title page with all its required information can be more than one page in length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irst Page of Mans"/>
              <w:tag w:val="First Page of Mans"/>
              <w:id w:val="1175302070"/>
              <w:placeholder>
                <w:docPart w:val="7D650CDAAEAB445D96593288F94E0E2D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3F20A1" w:rsidRDefault="003F20A1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3F20A1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3F20A1" w:rsidRDefault="003F20A1" w:rsidP="00756F02">
            <w:pPr>
              <w:pStyle w:val="BodyText"/>
              <w:spacing w:before="160" w:after="0"/>
            </w:pPr>
            <w:r>
              <w:t xml:space="preserve">Does the title page state the </w:t>
            </w:r>
            <w:r w:rsidRPr="003F20A1">
              <w:rPr>
                <w:b/>
                <w:bCs/>
              </w:rPr>
              <w:t>manuscript category</w:t>
            </w:r>
            <w:r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Mans Category"/>
              <w:tag w:val="Mans Category"/>
              <w:id w:val="1116330995"/>
              <w:placeholder>
                <w:docPart w:val="AB204D497D6140FBBFF399CEDCDDFADD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3F20A1" w:rsidRDefault="003F20A1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3F20A1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p w:rsidR="003F20A1" w:rsidRPr="002068E7" w:rsidRDefault="003F20A1" w:rsidP="00756F02">
            <w:pPr>
              <w:pStyle w:val="BodyText"/>
              <w:spacing w:before="160" w:after="0"/>
            </w:pPr>
            <w:r w:rsidRPr="003F20A1">
              <w:t xml:space="preserve">Does it include: title, short title, authors’ </w:t>
            </w:r>
            <w:r>
              <w:t xml:space="preserve">full </w:t>
            </w:r>
            <w:r w:rsidRPr="003F20A1">
              <w:t>names</w:t>
            </w:r>
            <w:r>
              <w:t xml:space="preserve"> (no initials for first or last names)</w:t>
            </w:r>
            <w:r w:rsidRPr="003F20A1">
              <w:t>, degrees, affiliations, emails, list of abbreviations, corresponding author info, ORCID</w:t>
            </w:r>
            <w:r>
              <w:t xml:space="preserve"> of corresponding author</w:t>
            </w:r>
            <w:r w:rsidRPr="003F20A1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Other title page info"/>
              <w:tag w:val="Other title page info"/>
              <w:id w:val="1649089637"/>
              <w:placeholder>
                <w:docPart w:val="2C703DEF4A014AAFBBB36514EDC69868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3F20A1" w:rsidRDefault="003F20A1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756F02" w:rsidRDefault="00756F02" w:rsidP="00756F02">
      <w:pPr>
        <w:pStyle w:val="Heading2"/>
      </w:pPr>
      <w:r>
        <w:t>Section 6. Main Manuscript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756F02" w:rsidTr="00103C6D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56F02" w:rsidRPr="00933890" w:rsidRDefault="00756F02" w:rsidP="00103C6D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56F02" w:rsidRPr="00933890" w:rsidRDefault="00756F02" w:rsidP="00103C6D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 xml:space="preserve">Does the manuscript </w:t>
            </w:r>
            <w:r>
              <w:t xml:space="preserve">file </w:t>
            </w:r>
            <w:r w:rsidRPr="00756F02">
              <w:t>include: Title Page, Abstract, Keywords, Main Text, References, Tables, and Figure Captions?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Manuscript Content"/>
              <w:tag w:val="Manuscript Content"/>
              <w:id w:val="-805320378"/>
              <w:placeholder>
                <w:docPart w:val="2393DA8E50744FBCB4A659006ADEB31B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  <w:listItem w:displayText="Not Required" w:value="Not Required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>Are tables and figures placed at the end and cited in the text?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Tables/Figures placement"/>
              <w:tag w:val="Tables/Figures placement"/>
              <w:id w:val="-397365835"/>
              <w:placeholder>
                <w:docPart w:val="5BEC3281A7E9426A848022D3DD0F853E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>Does each table/figure have a caption?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Captions"/>
              <w:tag w:val="Captions"/>
              <w:id w:val="1369870401"/>
              <w:placeholder>
                <w:docPart w:val="8EE2DBE6DE15453E97F41C568C1B90F8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>Have you avoided section breaks, footnotes, and endnotes?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No Section Breaks,footnotes"/>
              <w:tag w:val="No Section Breaks,footnotes"/>
              <w:id w:val="-347568034"/>
              <w:placeholder>
                <w:docPart w:val="E2CE046BFAFF47709A577BDD3D1021B3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756F02">
                  <w:rPr>
                    <w:rStyle w:val="PlaceholderText"/>
                    <w:color w:val="000000"/>
                  </w:rPr>
                  <w:t>Choose an item.</w:t>
                </w:r>
              </w:p>
            </w:sdtContent>
          </w:sdt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 xml:space="preserve">Has the manuscript been checked for </w:t>
            </w:r>
            <w:r w:rsidRPr="00756F02">
              <w:rPr>
                <w:b/>
                <w:bCs/>
              </w:rPr>
              <w:t>English (US) grammar and spelling</w:t>
            </w:r>
            <w:r w:rsidRPr="00756F02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Spelling / Grammar"/>
              <w:tag w:val="Spelling / Grammar"/>
              <w:id w:val="-626846815"/>
              <w:placeholder>
                <w:docPart w:val="BF406414941B4648941FE39B70278DEA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756F02">
                  <w:rPr>
                    <w:rStyle w:val="PlaceholderText"/>
                    <w:color w:val="000000"/>
                  </w:rPr>
                  <w:t>Choose an item.</w:t>
                </w:r>
              </w:p>
            </w:sdtContent>
          </w:sdt>
        </w:tc>
      </w:tr>
      <w:tr w:rsidR="00756F02" w:rsidTr="00BC622B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56F02" w:rsidRPr="00756F02" w:rsidRDefault="00756F02" w:rsidP="00756F02">
            <w:pPr>
              <w:pStyle w:val="BodyText"/>
              <w:spacing w:before="160" w:after="0"/>
            </w:pPr>
            <w:r w:rsidRPr="00756F02">
              <w:t>If AI was used for editing, did you explain this in the cover letter?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Ai use"/>
              <w:tag w:val="AI use"/>
              <w:id w:val="1397708579"/>
              <w:placeholder>
                <w:docPart w:val="1729443070844D7BA0D03408B95A3E5B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56F02" w:rsidRDefault="00756F02" w:rsidP="00756F02">
                <w:pPr>
                  <w:pStyle w:val="TableText"/>
                  <w:spacing w:before="160" w:after="0"/>
                </w:pPr>
                <w:r w:rsidRPr="00756F02">
                  <w:rPr>
                    <w:rStyle w:val="PlaceholderText"/>
                    <w:color w:val="000000"/>
                  </w:rPr>
                  <w:t>Choose an item.</w:t>
                </w:r>
              </w:p>
            </w:sdtContent>
          </w:sdt>
        </w:tc>
      </w:tr>
    </w:tbl>
    <w:p w:rsidR="00795813" w:rsidRDefault="00795813" w:rsidP="00795813">
      <w:pPr>
        <w:pStyle w:val="Heading2"/>
      </w:pPr>
      <w:r>
        <w:t>Section 7. Figures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795813" w:rsidTr="00103C6D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95813" w:rsidRPr="00933890" w:rsidRDefault="00795813" w:rsidP="00103C6D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95813" w:rsidRPr="00933890" w:rsidRDefault="00795813" w:rsidP="00103C6D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795813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95813" w:rsidRPr="00795813" w:rsidRDefault="00795813" w:rsidP="00795813">
            <w:pPr>
              <w:pStyle w:val="BodyText"/>
              <w:spacing w:before="160" w:after="0"/>
            </w:pPr>
            <w:r w:rsidRPr="00795813">
              <w:t>Are figures inserted in the manuscript or uploaded separately as .jpg/.png/.tiff?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Figure Insertion"/>
              <w:tag w:val="Manuscript Content"/>
              <w:id w:val="1637985533"/>
              <w:placeholder>
                <w:docPart w:val="6EEF227F131F4C56B3796B78DC580226"/>
              </w:placeholder>
              <w:showingPlcHdr/>
              <w:dropDownList>
                <w:listItem w:value="Choose an item."/>
                <w:listItem w:displayText="Inserted in Manuscript" w:value="Inserted in Manuscript"/>
                <w:listItem w:displayText="Uploaded separately" w:value="Uploaded separately"/>
                <w:listItem w:displayText="Both" w:value="Both"/>
              </w:dropDownList>
            </w:sdtPr>
            <w:sdtEndPr/>
            <w:sdtContent>
              <w:p w:rsidR="00795813" w:rsidRDefault="00795813" w:rsidP="00795813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95813" w:rsidRDefault="00746FF0" w:rsidP="00746FF0">
            <w:pPr>
              <w:pStyle w:val="BodyText"/>
              <w:spacing w:before="160" w:after="0"/>
            </w:pPr>
            <w:r w:rsidRPr="00795813">
              <w:t>If accepted, are you prepared to provide high-resolution files?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High-res figures"/>
              <w:tag w:val="High-res figures"/>
              <w:id w:val="42719966"/>
              <w:placeholder>
                <w:docPart w:val="64442148EC584BD086969414A08BADAF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56F02" w:rsidRDefault="00746FF0" w:rsidP="00746FF0">
            <w:pPr>
              <w:pStyle w:val="BodyText"/>
              <w:spacing w:before="160" w:after="0"/>
            </w:pPr>
            <w:r w:rsidRPr="00795813">
              <w:t xml:space="preserve">If accepted, are you prepared to provide </w:t>
            </w:r>
            <w:r>
              <w:t xml:space="preserve">the source </w:t>
            </w:r>
            <w:r w:rsidRPr="00795813">
              <w:t>files?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Source files"/>
              <w:tag w:val="Source files"/>
              <w:id w:val="1003628359"/>
              <w:placeholder>
                <w:docPart w:val="43116DF16C46434093FA0B5FF2B204C7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FD3635" w:rsidRDefault="00FD3635" w:rsidP="00746FF0">
      <w:pPr>
        <w:pStyle w:val="Heading2"/>
      </w:pPr>
    </w:p>
    <w:p w:rsidR="00746FF0" w:rsidRDefault="00746FF0" w:rsidP="00746FF0">
      <w:pPr>
        <w:pStyle w:val="Heading2"/>
      </w:pPr>
      <w:r>
        <w:t>Section 8. References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746FF0" w:rsidTr="00103C6D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46FF0" w:rsidRPr="00933890" w:rsidRDefault="00746FF0" w:rsidP="00103C6D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46FF0" w:rsidRPr="00933890" w:rsidRDefault="00746FF0" w:rsidP="00103C6D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46FF0" w:rsidRDefault="00746FF0" w:rsidP="00746FF0">
            <w:pPr>
              <w:pStyle w:val="BodyText"/>
              <w:spacing w:before="160" w:after="0"/>
            </w:pPr>
            <w:r w:rsidRPr="00746FF0">
              <w:t xml:space="preserve">Are references numbered in order of appearance, superscripted, and </w:t>
            </w:r>
            <w:r w:rsidRPr="00746FF0">
              <w:rPr>
                <w:b/>
                <w:bCs/>
              </w:rPr>
              <w:t>outside</w:t>
            </w:r>
            <w:r w:rsidRPr="00746FF0">
              <w:t xml:space="preserve"> punctuation?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Reference numbering"/>
              <w:tag w:val="Reference numbering"/>
              <w:id w:val="-1295058502"/>
              <w:placeholder>
                <w:docPart w:val="E51BC3295F5E45AB8B13B41555791A17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  <w:listItem w:displayText="Not Required" w:value="Not Required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46FF0" w:rsidRDefault="00746FF0" w:rsidP="00746FF0">
            <w:pPr>
              <w:pStyle w:val="BodyText"/>
              <w:spacing w:before="160" w:after="0"/>
            </w:pPr>
            <w:r w:rsidRPr="00746FF0">
              <w:t>Is the reference list consistent, correctly punctuated, and properly formatted</w:t>
            </w:r>
            <w:r>
              <w:t xml:space="preserve"> according to the Instructions for Authors</w:t>
            </w:r>
            <w:r w:rsidRPr="00746FF0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Ref format"/>
              <w:tag w:val="Ref format"/>
              <w:id w:val="-1000576703"/>
              <w:placeholder>
                <w:docPart w:val="888321D7A1A64FD8AD9E352E62B6F398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46FF0" w:rsidRDefault="00746FF0" w:rsidP="00746FF0">
            <w:pPr>
              <w:pStyle w:val="BodyText"/>
              <w:spacing w:before="160" w:after="0"/>
            </w:pPr>
            <w:r w:rsidRPr="00746FF0">
              <w:t>Have you verified accuracy (authors, journal name, year, volume, pages)?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Ref accuracy verified"/>
              <w:tag w:val="Ref accuracy verified"/>
              <w:id w:val="775519793"/>
              <w:placeholder>
                <w:docPart w:val="F70B4D68B48C4BBEACCE8D4FCE5D6F74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56F02" w:rsidRDefault="00746FF0" w:rsidP="00746FF0">
            <w:pPr>
              <w:pStyle w:val="BodyText"/>
              <w:spacing w:before="160" w:after="0"/>
            </w:pPr>
            <w:r>
              <w:t>Are the references appropriately cited in the text (relevant, preferably from a primary source)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Refs appropriately cited"/>
              <w:tag w:val="Refs appropriately cited"/>
              <w:id w:val="1931078110"/>
              <w:placeholder>
                <w:docPart w:val="EBDCF24963DC4DE3A3DCBEAF32299581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</w:dropDownList>
            </w:sdtPr>
            <w:sdtEndPr/>
            <w:sdtContent>
              <w:p w:rsidR="00746FF0" w:rsidRDefault="00746FF0" w:rsidP="00746FF0">
                <w:pPr>
                  <w:pStyle w:val="TableText"/>
                  <w:spacing w:before="160" w:after="0"/>
                </w:pPr>
                <w:r w:rsidRPr="00756F02">
                  <w:rPr>
                    <w:rStyle w:val="PlaceholderText"/>
                    <w:color w:val="000000"/>
                  </w:rPr>
                  <w:t>Choose an item.</w:t>
                </w:r>
              </w:p>
            </w:sdtContent>
          </w:sdt>
        </w:tc>
      </w:tr>
    </w:tbl>
    <w:p w:rsidR="00746FF0" w:rsidRDefault="00746FF0" w:rsidP="00746FF0">
      <w:pPr>
        <w:pStyle w:val="Heading2"/>
      </w:pPr>
      <w:r>
        <w:t>Section 9. Cover Letter</w:t>
      </w:r>
    </w:p>
    <w:tbl>
      <w:tblPr>
        <w:tblW w:w="970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55"/>
        <w:gridCol w:w="2048"/>
      </w:tblGrid>
      <w:tr w:rsidR="00746FF0" w:rsidTr="00103C6D">
        <w:trPr>
          <w:tblHeader/>
        </w:trPr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46FF0" w:rsidRPr="00933890" w:rsidRDefault="00746FF0" w:rsidP="00103C6D">
            <w:pPr>
              <w:pStyle w:val="TableHead"/>
              <w:jc w:val="left"/>
              <w:rPr>
                <w:lang w:eastAsia="en-US" w:bidi="he-IL"/>
              </w:rPr>
            </w:pPr>
            <w:r w:rsidRPr="00933890">
              <w:rPr>
                <w:lang w:eastAsia="en-US" w:bidi="he-IL"/>
              </w:rPr>
              <w:t>Requirement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BFBFBF"/>
            <w:vAlign w:val="center"/>
          </w:tcPr>
          <w:p w:rsidR="00746FF0" w:rsidRPr="00933890" w:rsidRDefault="00746FF0" w:rsidP="00103C6D">
            <w:pPr>
              <w:pStyle w:val="TableHead"/>
              <w:rPr>
                <w:lang w:eastAsia="en-US" w:bidi="he-IL"/>
              </w:rPr>
            </w:pPr>
            <w:r>
              <w:rPr>
                <w:lang w:eastAsia="en-US" w:bidi="he-IL"/>
              </w:rPr>
              <w:t>Select Your Answer</w:t>
            </w:r>
          </w:p>
        </w:tc>
      </w:tr>
      <w:tr w:rsidR="00746FF0" w:rsidTr="00103C6D">
        <w:tc>
          <w:tcPr>
            <w:tcW w:w="76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746FF0" w:rsidRPr="00746FF0" w:rsidRDefault="00FD3635" w:rsidP="00103C6D">
            <w:pPr>
              <w:pStyle w:val="BodyText"/>
              <w:spacing w:before="160" w:after="0"/>
            </w:pPr>
            <w:r w:rsidRPr="004329BD">
              <w:t xml:space="preserve">Does the cover letter include </w:t>
            </w:r>
            <w:r w:rsidRPr="004329BD">
              <w:rPr>
                <w:b/>
                <w:bCs/>
              </w:rPr>
              <w:t>all</w:t>
            </w:r>
            <w:r w:rsidRPr="004329BD">
              <w:t xml:space="preserve"> items required by the </w:t>
            </w:r>
            <w:r w:rsidRPr="004329BD">
              <w:rPr>
                <w:i/>
                <w:iCs/>
              </w:rPr>
              <w:t>Instructions for Authors</w:t>
            </w:r>
            <w:r w:rsidRPr="004329BD">
              <w:t>?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 w:themeFill="background1"/>
          </w:tcPr>
          <w:sdt>
            <w:sdtPr>
              <w:alias w:val="Reference numbering"/>
              <w:tag w:val="Reference numbering"/>
              <w:id w:val="-1942208438"/>
              <w:placeholder>
                <w:docPart w:val="A17893C5D12A4E2AA3AE32CF46BD2913"/>
              </w:placeholder>
              <w:showingPlcHdr/>
              <w:dropDownList>
                <w:listItem w:value="Choose an item."/>
                <w:listItem w:displayText="No" w:value="No"/>
                <w:listItem w:displayText="Yes" w:value="Yes"/>
                <w:listItem w:displayText="Not Required" w:value="Not Required"/>
              </w:dropDownList>
            </w:sdtPr>
            <w:sdtEndPr/>
            <w:sdtContent>
              <w:p w:rsidR="00746FF0" w:rsidRDefault="00746FF0" w:rsidP="00103C6D">
                <w:pPr>
                  <w:pStyle w:val="TableText"/>
                  <w:spacing w:before="160" w:after="0"/>
                </w:pPr>
                <w:r w:rsidRPr="00C40A84">
                  <w:rPr>
                    <w:rStyle w:val="PlaceholderText"/>
                    <w:bdr w:val="single" w:sz="4" w:space="0" w:color="auto"/>
                  </w:rPr>
                  <w:t>Choose an item.</w:t>
                </w:r>
              </w:p>
            </w:sdtContent>
          </w:sdt>
        </w:tc>
      </w:tr>
    </w:tbl>
    <w:p w:rsidR="005D2E83" w:rsidRPr="005D2E83" w:rsidRDefault="005D2E83" w:rsidP="000802C9">
      <w:pPr>
        <w:spacing w:line="276" w:lineRule="auto"/>
        <w:jc w:val="left"/>
      </w:pPr>
    </w:p>
    <w:sectPr w:rsidR="005D2E83" w:rsidRPr="005D2E83" w:rsidSect="00884C79">
      <w:headerReference w:type="default" r:id="rId9"/>
      <w:headerReference w:type="first" r:id="rId10"/>
      <w:footerReference w:type="first" r:id="rId11"/>
      <w:pgSz w:w="11907" w:h="16840" w:code="9"/>
      <w:pgMar w:top="1440" w:right="1077" w:bottom="567" w:left="1077" w:header="72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B0B" w:rsidRDefault="00F16B0B" w:rsidP="00884C79">
      <w:pPr>
        <w:spacing w:after="0" w:line="240" w:lineRule="auto"/>
      </w:pPr>
      <w:r>
        <w:separator/>
      </w:r>
    </w:p>
  </w:endnote>
  <w:endnote w:type="continuationSeparator" w:id="0">
    <w:p w:rsidR="00F16B0B" w:rsidRDefault="00F16B0B" w:rsidP="0088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0B" w:rsidRPr="00884C79" w:rsidRDefault="00F16B0B" w:rsidP="00884C79">
    <w:pPr>
      <w:pStyle w:val="Footer"/>
      <w:rPr>
        <w:sz w:val="16"/>
        <w:szCs w:val="16"/>
      </w:rPr>
    </w:pPr>
  </w:p>
  <w:tbl>
    <w:tblPr>
      <w:tblStyle w:val="TableGrid"/>
      <w:tblW w:w="10031" w:type="dxa"/>
      <w:tblBorders>
        <w:top w:val="none" w:sz="0" w:space="0" w:color="auto"/>
        <w:left w:val="none" w:sz="0" w:space="0" w:color="auto"/>
        <w:bottom w:val="single" w:sz="18" w:space="0" w:color="721040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1333"/>
      <w:gridCol w:w="2552"/>
      <w:gridCol w:w="2409"/>
      <w:gridCol w:w="1752"/>
      <w:gridCol w:w="1985"/>
    </w:tblGrid>
    <w:tr w:rsidR="00F16B0B" w:rsidRPr="00884C79" w:rsidTr="00391C7B">
      <w:tc>
        <w:tcPr>
          <w:tcW w:w="1333" w:type="dxa"/>
          <w:shd w:val="clear" w:color="auto" w:fill="D9D9D9" w:themeFill="background1" w:themeFillShade="D9"/>
          <w:tcMar>
            <w:left w:w="57" w:type="dxa"/>
            <w:right w:w="57" w:type="dxa"/>
          </w:tcMar>
        </w:tcPr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Editor-in-Chief: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Shraga Blazer, MD</w:t>
          </w:r>
        </w:p>
      </w:tc>
      <w:tc>
        <w:tcPr>
          <w:tcW w:w="2552" w:type="dxa"/>
          <w:shd w:val="clear" w:color="auto" w:fill="D9D9D9" w:themeFill="background1" w:themeFillShade="D9"/>
          <w:tcMar>
            <w:left w:w="57" w:type="dxa"/>
            <w:right w:w="57" w:type="dxa"/>
          </w:tcMar>
        </w:tcPr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Associate Editors:</w:t>
          </w:r>
        </w:p>
        <w:p w:rsidR="00F16B0B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Itamar Ashkenazi, MD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Rafael Beyar, MD, DSc, MPH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Aaron Ciech</w:t>
          </w:r>
          <w:r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a</w:t>
          </w: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nover, MD, DSc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Karl L Skorecki, MD, FRCP(C), FASN</w:t>
          </w:r>
        </w:p>
      </w:tc>
      <w:tc>
        <w:tcPr>
          <w:tcW w:w="2409" w:type="dxa"/>
          <w:shd w:val="clear" w:color="auto" w:fill="D9D9D9" w:themeFill="background1" w:themeFillShade="D9"/>
          <w:tcMar>
            <w:left w:w="57" w:type="dxa"/>
            <w:right w:w="57" w:type="dxa"/>
          </w:tcMar>
        </w:tcPr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Deputy Editors: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Michael Aviram, DSc</w:t>
          </w:r>
        </w:p>
        <w:p w:rsidR="00F16B0B" w:rsidRDefault="00F16B0B" w:rsidP="007D423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Afu Fu, PhD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Jacob Giris, MD, PhD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Ora Israel, MD</w:t>
          </w:r>
        </w:p>
        <w:p w:rsidR="00F16B0B" w:rsidRPr="00884C79" w:rsidRDefault="00F16B0B" w:rsidP="00B852BE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Jacob M Ro</w:t>
          </w:r>
          <w:r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w</w:t>
          </w: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e, MD, FACP</w:t>
          </w:r>
        </w:p>
        <w:p w:rsidR="00F16B0B" w:rsidRPr="00884C79" w:rsidRDefault="00F16B0B" w:rsidP="00B852BE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Etan Z Zimmer, MD</w:t>
          </w:r>
        </w:p>
      </w:tc>
      <w:tc>
        <w:tcPr>
          <w:tcW w:w="1752" w:type="dxa"/>
          <w:shd w:val="clear" w:color="auto" w:fill="D9D9D9" w:themeFill="background1" w:themeFillShade="D9"/>
          <w:tcMar>
            <w:left w:w="57" w:type="dxa"/>
            <w:right w:w="57" w:type="dxa"/>
          </w:tcMar>
        </w:tcPr>
        <w:p w:rsidR="00F16B0B" w:rsidRPr="00884C79" w:rsidRDefault="00F16B0B" w:rsidP="002C3213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 xml:space="preserve">Editorial </w:t>
          </w:r>
          <w:r>
            <w:rPr>
              <w:rFonts w:ascii="Candara" w:hAnsi="Candara"/>
              <w:color w:val="808080" w:themeColor="background1" w:themeShade="80"/>
              <w:sz w:val="15"/>
              <w:szCs w:val="15"/>
            </w:rPr>
            <w:t>Assistant</w:t>
          </w: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: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Deborah Hemstreet</w:t>
          </w:r>
          <w:r>
            <w:rPr>
              <w:rFonts w:ascii="Candara" w:hAnsi="Candara"/>
              <w:b/>
              <w:bCs/>
              <w:color w:val="808080" w:themeColor="background1" w:themeShade="80"/>
              <w:sz w:val="15"/>
              <w:szCs w:val="15"/>
            </w:rPr>
            <w:t>, MA</w:t>
          </w:r>
        </w:p>
      </w:tc>
      <w:tc>
        <w:tcPr>
          <w:tcW w:w="1985" w:type="dxa"/>
          <w:shd w:val="clear" w:color="auto" w:fill="D9D9D9" w:themeFill="background1" w:themeFillShade="D9"/>
          <w:tcMar>
            <w:left w:w="57" w:type="dxa"/>
            <w:right w:w="57" w:type="dxa"/>
          </w:tcMar>
        </w:tcPr>
        <w:p w:rsidR="00F16B0B" w:rsidRPr="00884C79" w:rsidRDefault="00F16B0B" w:rsidP="00C7324E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7 Ha’Aliyah Street</w:t>
          </w:r>
          <w:r>
            <w:rPr>
              <w:rFonts w:ascii="Candara" w:hAnsi="Candara"/>
              <w:color w:val="808080" w:themeColor="background1" w:themeShade="80"/>
              <w:sz w:val="15"/>
              <w:szCs w:val="15"/>
            </w:rPr>
            <w:t xml:space="preserve">, POB 9602 Haifa 31096, </w:t>
          </w: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Israel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Tel: 972-502-065-5555</w:t>
          </w:r>
        </w:p>
        <w:p w:rsidR="00F16B0B" w:rsidRPr="00884C79" w:rsidRDefault="00F16B0B" w:rsidP="00B852BE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Fax: 972-4</w:t>
          </w:r>
          <w:r>
            <w:rPr>
              <w:rFonts w:ascii="Candara" w:hAnsi="Candara"/>
              <w:color w:val="808080" w:themeColor="background1" w:themeShade="80"/>
              <w:sz w:val="15"/>
              <w:szCs w:val="15"/>
            </w:rPr>
            <w:t>-777</w:t>
          </w: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-1388</w:t>
          </w:r>
        </w:p>
        <w:p w:rsidR="00F16B0B" w:rsidRPr="00884C79" w:rsidRDefault="00F16B0B" w:rsidP="00F16B0B">
          <w:pPr>
            <w:pStyle w:val="Footer"/>
            <w:jc w:val="left"/>
            <w:rPr>
              <w:rFonts w:ascii="Candara" w:hAnsi="Candara"/>
              <w:color w:val="808080" w:themeColor="background1" w:themeShade="80"/>
              <w:sz w:val="15"/>
              <w:szCs w:val="15"/>
            </w:rPr>
          </w:pPr>
          <w:r w:rsidRPr="00884C79">
            <w:rPr>
              <w:rFonts w:ascii="Candara" w:hAnsi="Candara"/>
              <w:color w:val="808080" w:themeColor="background1" w:themeShade="80"/>
              <w:sz w:val="15"/>
              <w:szCs w:val="15"/>
            </w:rPr>
            <w:t>EditorialOffice@rmmj.org.il</w:t>
          </w:r>
        </w:p>
      </w:tc>
    </w:tr>
  </w:tbl>
  <w:p w:rsidR="00F16B0B" w:rsidRPr="00525A3D" w:rsidRDefault="00F17A9C" w:rsidP="00BD2AE3">
    <w:pPr>
      <w:pStyle w:val="Footer"/>
      <w:tabs>
        <w:tab w:val="clear" w:pos="8640"/>
        <w:tab w:val="right" w:pos="9639"/>
      </w:tabs>
      <w:rPr>
        <w:rFonts w:ascii="Candara" w:hAnsi="Candara"/>
        <w:b/>
        <w:bCs/>
        <w:sz w:val="16"/>
        <w:szCs w:val="16"/>
      </w:rPr>
    </w:pPr>
    <w:hyperlink r:id="rId1" w:history="1">
      <w:r w:rsidR="00F16B0B" w:rsidRPr="000D6F80">
        <w:rPr>
          <w:rStyle w:val="Hyperlink"/>
          <w:rFonts w:ascii="Candara" w:hAnsi="Candara"/>
          <w:b/>
          <w:bCs/>
          <w:sz w:val="16"/>
          <w:szCs w:val="16"/>
        </w:rPr>
        <w:t>www.rmmj.org.il</w:t>
      </w:r>
    </w:hyperlink>
    <w:r w:rsidR="00F16B0B">
      <w:rPr>
        <w:rFonts w:ascii="Candara" w:hAnsi="Candara"/>
        <w:b/>
        <w:bCs/>
        <w:sz w:val="16"/>
        <w:szCs w:val="16"/>
      </w:rPr>
      <w:tab/>
    </w:r>
    <w:r w:rsidR="00F16B0B">
      <w:rPr>
        <w:rFonts w:ascii="Candara" w:hAnsi="Candara"/>
        <w:b/>
        <w:bCs/>
        <w:sz w:val="16"/>
        <w:szCs w:val="16"/>
      </w:rPr>
      <w:tab/>
      <w:t xml:space="preserve">Updated 17 </w:t>
    </w:r>
    <w:r w:rsidR="00530959">
      <w:rPr>
        <w:rFonts w:ascii="Candara" w:hAnsi="Candara"/>
        <w:b/>
        <w:bCs/>
        <w:sz w:val="16"/>
        <w:szCs w:val="16"/>
      </w:rPr>
      <w:t>August</w:t>
    </w:r>
    <w:r w:rsidR="00F16B0B">
      <w:rPr>
        <w:rFonts w:ascii="Candara" w:hAnsi="Candara"/>
        <w:b/>
        <w:bCs/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B0B" w:rsidRDefault="00F16B0B" w:rsidP="00884C79">
      <w:pPr>
        <w:spacing w:after="0" w:line="240" w:lineRule="auto"/>
      </w:pPr>
      <w:r>
        <w:separator/>
      </w:r>
    </w:p>
  </w:footnote>
  <w:footnote w:type="continuationSeparator" w:id="0">
    <w:p w:rsidR="00F16B0B" w:rsidRDefault="00F16B0B" w:rsidP="00884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0B" w:rsidRPr="00884C79" w:rsidRDefault="00F16B0B" w:rsidP="00CD7684">
    <w:pPr>
      <w:pStyle w:val="Header"/>
      <w:tabs>
        <w:tab w:val="clear" w:pos="4320"/>
        <w:tab w:val="clear" w:pos="8640"/>
        <w:tab w:val="center" w:pos="4536"/>
        <w:tab w:val="right" w:pos="9639"/>
      </w:tabs>
    </w:pPr>
    <w:r>
      <w:t>RMMJ</w:t>
    </w:r>
    <w:r w:rsidR="00530959">
      <w:t>170</w:t>
    </w:r>
    <w:r w:rsidR="004329BD">
      <w:t>9</w:t>
    </w:r>
    <w:r>
      <w:t>25</w:t>
    </w:r>
    <w:r>
      <w:tab/>
    </w:r>
    <w:r w:rsidRPr="0013642D">
      <w:t>Checklist for Initial Submissions</w:t>
    </w:r>
    <w:r>
      <w:tab/>
    </w:r>
    <w:r w:rsidRPr="0013642D">
      <w:rPr>
        <w:b/>
        <w:bCs/>
      </w:rPr>
      <w:t xml:space="preserve">Page </w:t>
    </w:r>
    <w:r w:rsidRPr="0013642D">
      <w:rPr>
        <w:b/>
        <w:bCs/>
      </w:rPr>
      <w:fldChar w:fldCharType="begin"/>
    </w:r>
    <w:r w:rsidRPr="0013642D">
      <w:rPr>
        <w:b/>
        <w:bCs/>
      </w:rPr>
      <w:instrText xml:space="preserve"> PAGE  \* Arabic  \* MERGEFORMAT </w:instrText>
    </w:r>
    <w:r w:rsidRPr="0013642D">
      <w:rPr>
        <w:b/>
        <w:bCs/>
      </w:rPr>
      <w:fldChar w:fldCharType="separate"/>
    </w:r>
    <w:r w:rsidRPr="0013642D">
      <w:rPr>
        <w:b/>
        <w:bCs/>
        <w:noProof/>
      </w:rPr>
      <w:t>1</w:t>
    </w:r>
    <w:r w:rsidRPr="0013642D">
      <w:rPr>
        <w:b/>
        <w:bCs/>
      </w:rPr>
      <w:fldChar w:fldCharType="end"/>
    </w:r>
    <w:r w:rsidRPr="0013642D">
      <w:rPr>
        <w:b/>
        <w:bCs/>
      </w:rPr>
      <w:t xml:space="preserve"> of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0B" w:rsidRDefault="00F16B0B" w:rsidP="00884C79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B5854D0" wp14:editId="16BA8476">
          <wp:simplePos x="0" y="0"/>
          <wp:positionH relativeFrom="column">
            <wp:posOffset>8856</wp:posOffset>
          </wp:positionH>
          <wp:positionV relativeFrom="paragraph">
            <wp:posOffset>-283120</wp:posOffset>
          </wp:positionV>
          <wp:extent cx="6186134" cy="1488373"/>
          <wp:effectExtent l="0" t="0" r="5715" b="0"/>
          <wp:wrapNone/>
          <wp:docPr id="1" name="Picture 1" descr="Headerr_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r_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6134" cy="1488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6B0B" w:rsidRDefault="00F16B0B" w:rsidP="00884C79">
    <w:pPr>
      <w:pStyle w:val="Header"/>
      <w:rPr>
        <w:noProof/>
      </w:rPr>
    </w:pPr>
  </w:p>
  <w:p w:rsidR="00F16B0B" w:rsidRDefault="00F16B0B" w:rsidP="00884C79">
    <w:pPr>
      <w:pStyle w:val="Header"/>
      <w:rPr>
        <w:noProof/>
      </w:rPr>
    </w:pPr>
  </w:p>
  <w:p w:rsidR="00F16B0B" w:rsidRDefault="00F16B0B" w:rsidP="00884C79">
    <w:pPr>
      <w:pStyle w:val="Header"/>
      <w:rPr>
        <w:noProof/>
      </w:rPr>
    </w:pPr>
  </w:p>
  <w:p w:rsidR="00F16B0B" w:rsidRDefault="00F16B0B" w:rsidP="00884C79">
    <w:pPr>
      <w:pStyle w:val="Header"/>
      <w:rPr>
        <w:noProof/>
      </w:rPr>
    </w:pPr>
  </w:p>
  <w:p w:rsidR="00F16B0B" w:rsidRDefault="00F16B0B" w:rsidP="00884C79">
    <w:pPr>
      <w:pStyle w:val="Header"/>
      <w:rPr>
        <w:noProof/>
      </w:rPr>
    </w:pPr>
  </w:p>
  <w:p w:rsidR="00F16B0B" w:rsidRDefault="00F16B0B" w:rsidP="00884C79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80AF9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5E2A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2634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F44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48067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A78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E54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24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F0D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4E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74F34"/>
    <w:multiLevelType w:val="hybridMultilevel"/>
    <w:tmpl w:val="74625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C08C4"/>
    <w:multiLevelType w:val="hybridMultilevel"/>
    <w:tmpl w:val="F1F4D724"/>
    <w:lvl w:ilvl="0" w:tplc="B01EF272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2kaY532CBKKW9YzzxMwnrwQ8ZkvaJIDMGpkVHsMySBAjStdxd+io3AYH3y5d2pnY3qH5KKWxTO9W4jOY1AjDgw==" w:salt="+oYZ8MSLGIO96L0SXQtIFQ==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324E"/>
    <w:rsid w:val="00047B0F"/>
    <w:rsid w:val="00075EBB"/>
    <w:rsid w:val="000802C9"/>
    <w:rsid w:val="000D768C"/>
    <w:rsid w:val="0013642D"/>
    <w:rsid w:val="0014741A"/>
    <w:rsid w:val="001512C0"/>
    <w:rsid w:val="00170A63"/>
    <w:rsid w:val="0017525C"/>
    <w:rsid w:val="002529B2"/>
    <w:rsid w:val="00277EEB"/>
    <w:rsid w:val="002C3213"/>
    <w:rsid w:val="002D7A8A"/>
    <w:rsid w:val="00314D03"/>
    <w:rsid w:val="00376DBB"/>
    <w:rsid w:val="00383209"/>
    <w:rsid w:val="00391C7B"/>
    <w:rsid w:val="00397C96"/>
    <w:rsid w:val="003D7971"/>
    <w:rsid w:val="003F20A1"/>
    <w:rsid w:val="004329BD"/>
    <w:rsid w:val="00490347"/>
    <w:rsid w:val="00496FE2"/>
    <w:rsid w:val="004A1D6A"/>
    <w:rsid w:val="00525A3D"/>
    <w:rsid w:val="00530959"/>
    <w:rsid w:val="00560943"/>
    <w:rsid w:val="00562410"/>
    <w:rsid w:val="00573354"/>
    <w:rsid w:val="005B4B23"/>
    <w:rsid w:val="005D2E83"/>
    <w:rsid w:val="00600A70"/>
    <w:rsid w:val="00601959"/>
    <w:rsid w:val="00667469"/>
    <w:rsid w:val="00682A03"/>
    <w:rsid w:val="006A635D"/>
    <w:rsid w:val="006E4DCA"/>
    <w:rsid w:val="006F3792"/>
    <w:rsid w:val="007246FF"/>
    <w:rsid w:val="00733640"/>
    <w:rsid w:val="00743A36"/>
    <w:rsid w:val="00746FF0"/>
    <w:rsid w:val="007540B7"/>
    <w:rsid w:val="0075482E"/>
    <w:rsid w:val="00756F02"/>
    <w:rsid w:val="00786113"/>
    <w:rsid w:val="00791391"/>
    <w:rsid w:val="00795813"/>
    <w:rsid w:val="007B7221"/>
    <w:rsid w:val="007C014C"/>
    <w:rsid w:val="007D423B"/>
    <w:rsid w:val="007D6911"/>
    <w:rsid w:val="00836729"/>
    <w:rsid w:val="00884C79"/>
    <w:rsid w:val="00933890"/>
    <w:rsid w:val="009C265C"/>
    <w:rsid w:val="009E08CD"/>
    <w:rsid w:val="009E5780"/>
    <w:rsid w:val="009F5356"/>
    <w:rsid w:val="00A76612"/>
    <w:rsid w:val="00A90BAA"/>
    <w:rsid w:val="00AA53EF"/>
    <w:rsid w:val="00AD21D9"/>
    <w:rsid w:val="00B04540"/>
    <w:rsid w:val="00B16651"/>
    <w:rsid w:val="00B32304"/>
    <w:rsid w:val="00B53B1F"/>
    <w:rsid w:val="00B852BE"/>
    <w:rsid w:val="00BB1899"/>
    <w:rsid w:val="00BD2AE3"/>
    <w:rsid w:val="00C40A84"/>
    <w:rsid w:val="00C7324E"/>
    <w:rsid w:val="00C77D66"/>
    <w:rsid w:val="00CA35D8"/>
    <w:rsid w:val="00CA45D6"/>
    <w:rsid w:val="00CD7684"/>
    <w:rsid w:val="00D06918"/>
    <w:rsid w:val="00D127E7"/>
    <w:rsid w:val="00D256D6"/>
    <w:rsid w:val="00D45A2A"/>
    <w:rsid w:val="00D50919"/>
    <w:rsid w:val="00D5276B"/>
    <w:rsid w:val="00D640C8"/>
    <w:rsid w:val="00D81948"/>
    <w:rsid w:val="00E16381"/>
    <w:rsid w:val="00E30A81"/>
    <w:rsid w:val="00E41E09"/>
    <w:rsid w:val="00E60D19"/>
    <w:rsid w:val="00E90C05"/>
    <w:rsid w:val="00F040C3"/>
    <w:rsid w:val="00F16B0B"/>
    <w:rsid w:val="00F17A9C"/>
    <w:rsid w:val="00F20FDA"/>
    <w:rsid w:val="00F85AE5"/>
    <w:rsid w:val="00FC7742"/>
    <w:rsid w:val="00FD3635"/>
    <w:rsid w:val="00FE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89BE9841-381F-4D01-91A8-45B8D0D7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6FF0"/>
    <w:pPr>
      <w:spacing w:line="264" w:lineRule="auto"/>
      <w:jc w:val="both"/>
    </w:pPr>
    <w:rPr>
      <w:rFonts w:ascii="Calibri" w:hAnsi="Calibri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27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next w:val="Normal"/>
    <w:link w:val="Heading2Char"/>
    <w:uiPriority w:val="9"/>
    <w:unhideWhenUsed/>
    <w:qFormat/>
    <w:rsid w:val="00F040C3"/>
    <w:pPr>
      <w:keepNext/>
      <w:keepLines/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0A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qFormat/>
    <w:rsid w:val="007540B7"/>
    <w:pPr>
      <w:spacing w:before="120" w:after="0" w:line="240" w:lineRule="auto"/>
    </w:pPr>
    <w:rPr>
      <w:rFonts w:ascii="Verdana" w:hAnsi="Verdana" w:cs="David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040C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84C7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C79"/>
    <w:rPr>
      <w:rFonts w:ascii="Calibri" w:hAnsi="Calibri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4C7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C79"/>
    <w:rPr>
      <w:rFonts w:ascii="Calibri" w:hAnsi="Calibri" w:cs="Arial"/>
      <w:sz w:val="24"/>
      <w:szCs w:val="24"/>
    </w:rPr>
  </w:style>
  <w:style w:type="table" w:styleId="TableGrid">
    <w:name w:val="Table Grid"/>
    <w:basedOn w:val="TableNormal"/>
    <w:uiPriority w:val="59"/>
    <w:rsid w:val="00884C7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C7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F3792"/>
    <w:pPr>
      <w:spacing w:after="160" w:line="240" w:lineRule="auto"/>
      <w:jc w:val="left"/>
    </w:pPr>
    <w:rPr>
      <w:rFonts w:asciiTheme="minorHAnsi" w:hAnsiTheme="minorHAnsi"/>
      <w:sz w:val="22"/>
    </w:rPr>
  </w:style>
  <w:style w:type="character" w:customStyle="1" w:styleId="BodyTextChar">
    <w:name w:val="Body Text Char"/>
    <w:basedOn w:val="DefaultParagraphFont"/>
    <w:link w:val="BodyText"/>
    <w:rsid w:val="006F3792"/>
    <w:rPr>
      <w:rFonts w:cs="Arial"/>
      <w:szCs w:val="24"/>
    </w:rPr>
  </w:style>
  <w:style w:type="paragraph" w:customStyle="1" w:styleId="Address">
    <w:name w:val="Address"/>
    <w:basedOn w:val="BodyText"/>
    <w:qFormat/>
    <w:rsid w:val="009C265C"/>
    <w:pPr>
      <w:spacing w:after="0"/>
    </w:pPr>
    <w:rPr>
      <w:rFonts w:cstheme="minorHAnsi"/>
      <w:szCs w:val="22"/>
    </w:rPr>
  </w:style>
  <w:style w:type="paragraph" w:styleId="Date">
    <w:name w:val="Date"/>
    <w:basedOn w:val="BodyText"/>
    <w:next w:val="Normal"/>
    <w:link w:val="DateChar"/>
    <w:rsid w:val="009C265C"/>
    <w:pPr>
      <w:spacing w:after="360"/>
    </w:pPr>
    <w:rPr>
      <w:rFonts w:cstheme="minorHAnsi"/>
      <w:szCs w:val="22"/>
    </w:rPr>
  </w:style>
  <w:style w:type="character" w:customStyle="1" w:styleId="DateChar">
    <w:name w:val="Date Char"/>
    <w:basedOn w:val="DefaultParagraphFont"/>
    <w:link w:val="Date"/>
    <w:rsid w:val="009C265C"/>
    <w:rPr>
      <w:rFonts w:cstheme="minorHAnsi"/>
    </w:rPr>
  </w:style>
  <w:style w:type="paragraph" w:styleId="Salutation">
    <w:name w:val="Salutation"/>
    <w:basedOn w:val="BodyText"/>
    <w:next w:val="Normal"/>
    <w:link w:val="SalutationChar"/>
    <w:uiPriority w:val="99"/>
    <w:unhideWhenUsed/>
    <w:rsid w:val="009C265C"/>
    <w:pPr>
      <w:spacing w:before="240" w:after="120"/>
    </w:pPr>
    <w:rPr>
      <w:rFonts w:cstheme="minorHAnsi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rsid w:val="009C265C"/>
    <w:rPr>
      <w:rFonts w:cs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D527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Head">
    <w:name w:val="Table Head"/>
    <w:qFormat/>
    <w:rsid w:val="005D2E83"/>
    <w:pPr>
      <w:spacing w:before="60" w:after="60" w:line="240" w:lineRule="auto"/>
      <w:jc w:val="center"/>
    </w:pPr>
    <w:rPr>
      <w:rFonts w:ascii="Trebuchet MS" w:hAnsi="Trebuchet MS" w:cs="Arial"/>
      <w:b/>
      <w:sz w:val="18"/>
      <w:szCs w:val="18"/>
      <w:lang w:val="da-DK" w:eastAsia="en-GB" w:bidi="ar-SA"/>
    </w:rPr>
  </w:style>
  <w:style w:type="paragraph" w:customStyle="1" w:styleId="TableText">
    <w:name w:val="Table Text"/>
    <w:qFormat/>
    <w:rsid w:val="005D2E83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336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6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D6911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60D19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70A6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or@rmmj.org.il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rmmj.org.il/for-authors/instructions-for-author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mmj.org.i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_hemstreet\Documents\Custom%20Office%20Templates\RMMJ_letterh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FE834BACFA435AA51E6ACF3BB18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2B165-F95B-4D87-9A66-1EEAF6E27C9A}"/>
      </w:docPartPr>
      <w:docPartBody>
        <w:p w:rsidR="002024D9" w:rsidRDefault="002024D9" w:rsidP="002024D9">
          <w:pPr>
            <w:pStyle w:val="D7FE834BACFA435AA51E6ACF3BB18C295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EA52AA348A7D42B6BBB7880753654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ADF9F-4C77-420B-982D-10AE0036968E}"/>
      </w:docPartPr>
      <w:docPartBody>
        <w:p w:rsidR="002024D9" w:rsidRDefault="002024D9" w:rsidP="002024D9">
          <w:pPr>
            <w:pStyle w:val="EA52AA348A7D42B6BBB7880753654596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33666BA9A7394B65A1D38D4B34314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8FC0D-EFAA-45EC-A977-A10F530EF9A9}"/>
      </w:docPartPr>
      <w:docPartBody>
        <w:p w:rsidR="002024D9" w:rsidRDefault="002024D9" w:rsidP="002024D9">
          <w:pPr>
            <w:pStyle w:val="33666BA9A7394B65A1D38D4B34314502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0FED96EEB82C4E5887FBB2EB24DB9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80719-258C-49AA-B070-051D9D3DDF97}"/>
      </w:docPartPr>
      <w:docPartBody>
        <w:p w:rsidR="002024D9" w:rsidRDefault="002024D9" w:rsidP="002024D9">
          <w:pPr>
            <w:pStyle w:val="0FED96EEB82C4E5887FBB2EB24DB96AF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4454F2F9415D4C5CBB13A4717B3EB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6038-492E-42C0-AEF8-3D6D0C7EBD53}"/>
      </w:docPartPr>
      <w:docPartBody>
        <w:p w:rsidR="002024D9" w:rsidRDefault="002024D9" w:rsidP="002024D9">
          <w:pPr>
            <w:pStyle w:val="4454F2F9415D4C5CBB13A4717B3EB146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F69BBFC34388470D928F38D0C357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BA094-DFC0-4C01-AE29-90594C463069}"/>
      </w:docPartPr>
      <w:docPartBody>
        <w:p w:rsidR="002024D9" w:rsidRDefault="002024D9" w:rsidP="002024D9">
          <w:pPr>
            <w:pStyle w:val="F69BBFC34388470D928F38D0C35740ED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AFBABE6CD4514CDF8344DFFE32612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F9235-B847-4F56-A098-88E98F43C7D8}"/>
      </w:docPartPr>
      <w:docPartBody>
        <w:p w:rsidR="002024D9" w:rsidRDefault="002024D9" w:rsidP="002024D9">
          <w:pPr>
            <w:pStyle w:val="AFBABE6CD4514CDF8344DFFE326123E3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769E21A999844A29AC61C83CE1148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CDD3E-B0F6-4524-8B0F-26E057BFAA03}"/>
      </w:docPartPr>
      <w:docPartBody>
        <w:p w:rsidR="002024D9" w:rsidRDefault="002024D9" w:rsidP="002024D9">
          <w:pPr>
            <w:pStyle w:val="769E21A999844A29AC61C83CE11485B0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233C5046930F4659B17603560595B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2B161-3BC7-4520-BEF1-03F80EAD087B}"/>
      </w:docPartPr>
      <w:docPartBody>
        <w:p w:rsidR="002024D9" w:rsidRDefault="002024D9" w:rsidP="002024D9">
          <w:pPr>
            <w:pStyle w:val="233C5046930F4659B17603560595BFF0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397B5917BFF5463A86F8F2FCC294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56A19-6BB3-4C31-ABE6-83B1454B1FB8}"/>
      </w:docPartPr>
      <w:docPartBody>
        <w:p w:rsidR="002024D9" w:rsidRDefault="002024D9" w:rsidP="002024D9">
          <w:pPr>
            <w:pStyle w:val="397B5917BFF5463A86F8F2FCC2947960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4762FDBEC6D548B9B0E157D26203D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A6F9A-DF0B-48D8-BE02-F2D9E7079700}"/>
      </w:docPartPr>
      <w:docPartBody>
        <w:p w:rsidR="002024D9" w:rsidRDefault="002024D9" w:rsidP="002024D9">
          <w:pPr>
            <w:pStyle w:val="4762FDBEC6D548B9B0E157D26203D401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67910D5A476F466BB43FA21238DC8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B9A3A-9A47-4B56-98A1-00D31F4134F9}"/>
      </w:docPartPr>
      <w:docPartBody>
        <w:p w:rsidR="002024D9" w:rsidRDefault="002024D9" w:rsidP="002024D9">
          <w:pPr>
            <w:pStyle w:val="67910D5A476F466BB43FA21238DC8429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CC385204DB734194ADB078F709872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870B4-9821-44C4-A937-97C01F41DA39}"/>
      </w:docPartPr>
      <w:docPartBody>
        <w:p w:rsidR="002024D9" w:rsidRDefault="002024D9" w:rsidP="002024D9">
          <w:pPr>
            <w:pStyle w:val="CC385204DB734194ADB078F709872DE84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7D650CDAAEAB445D96593288F94E0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6C1C9-E9D3-48DB-9284-FB210DF2A8C2}"/>
      </w:docPartPr>
      <w:docPartBody>
        <w:p w:rsidR="00817D7A" w:rsidRDefault="002024D9" w:rsidP="002024D9">
          <w:pPr>
            <w:pStyle w:val="7D650CDAAEAB445D96593288F94E0E2D3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AB204D497D6140FBBFF399CEDCDDF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2AECF-35D4-4C32-9EDC-B5BF4E8804F4}"/>
      </w:docPartPr>
      <w:docPartBody>
        <w:p w:rsidR="00817D7A" w:rsidRDefault="002024D9" w:rsidP="002024D9">
          <w:pPr>
            <w:pStyle w:val="AB204D497D6140FBBFF399CEDCDDFADD3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2C703DEF4A014AAFBBB36514EDC69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F16F9-6E2C-4262-8E4D-2A82CD944683}"/>
      </w:docPartPr>
      <w:docPartBody>
        <w:p w:rsidR="00817D7A" w:rsidRDefault="002024D9" w:rsidP="002024D9">
          <w:pPr>
            <w:pStyle w:val="2C703DEF4A014AAFBBB36514EDC698683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2393DA8E50744FBCB4A659006ADEB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46C09-13F9-4E51-B176-3A2F0720E2C4}"/>
      </w:docPartPr>
      <w:docPartBody>
        <w:p w:rsidR="00817D7A" w:rsidRDefault="002024D9" w:rsidP="002024D9">
          <w:pPr>
            <w:pStyle w:val="2393DA8E50744FBCB4A659006ADEB31B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5BEC3281A7E9426A848022D3DD0F8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E7E79-969E-4FA8-A1E3-5C208540B921}"/>
      </w:docPartPr>
      <w:docPartBody>
        <w:p w:rsidR="00817D7A" w:rsidRDefault="002024D9" w:rsidP="002024D9">
          <w:pPr>
            <w:pStyle w:val="5BEC3281A7E9426A848022D3DD0F853E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8EE2DBE6DE15453E97F41C568C1B9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B029A-8FF7-43B4-A07D-A8E56C2ACA32}"/>
      </w:docPartPr>
      <w:docPartBody>
        <w:p w:rsidR="00817D7A" w:rsidRDefault="002024D9" w:rsidP="002024D9">
          <w:pPr>
            <w:pStyle w:val="8EE2DBE6DE15453E97F41C568C1B90F8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E2CE046BFAFF47709A577BDD3D102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9D9ED-83C6-4C01-9D00-053418370A2A}"/>
      </w:docPartPr>
      <w:docPartBody>
        <w:p w:rsidR="00817D7A" w:rsidRDefault="002024D9" w:rsidP="002024D9">
          <w:pPr>
            <w:pStyle w:val="E2CE046BFAFF47709A577BDD3D1021B32"/>
          </w:pPr>
          <w:r w:rsidRPr="00756F02">
            <w:rPr>
              <w:rStyle w:val="PlaceholderText"/>
              <w:color w:val="000000"/>
            </w:rPr>
            <w:t>Choose an item.</w:t>
          </w:r>
        </w:p>
      </w:docPartBody>
    </w:docPart>
    <w:docPart>
      <w:docPartPr>
        <w:name w:val="BF406414941B4648941FE39B70278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E6B68-B4E5-4DAC-92D1-8180395714E2}"/>
      </w:docPartPr>
      <w:docPartBody>
        <w:p w:rsidR="00817D7A" w:rsidRDefault="002024D9" w:rsidP="002024D9">
          <w:pPr>
            <w:pStyle w:val="BF406414941B4648941FE39B70278DEA2"/>
          </w:pPr>
          <w:r w:rsidRPr="00756F02">
            <w:rPr>
              <w:rStyle w:val="PlaceholderText"/>
              <w:color w:val="000000"/>
            </w:rPr>
            <w:t>Choose an item.</w:t>
          </w:r>
        </w:p>
      </w:docPartBody>
    </w:docPart>
    <w:docPart>
      <w:docPartPr>
        <w:name w:val="1729443070844D7BA0D03408B95A3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A7834-BCE9-4227-9D2A-8E321EA538D0}"/>
      </w:docPartPr>
      <w:docPartBody>
        <w:p w:rsidR="00817D7A" w:rsidRDefault="002024D9" w:rsidP="002024D9">
          <w:pPr>
            <w:pStyle w:val="1729443070844D7BA0D03408B95A3E5B2"/>
          </w:pPr>
          <w:r w:rsidRPr="00756F02">
            <w:rPr>
              <w:rStyle w:val="PlaceholderText"/>
              <w:color w:val="000000"/>
            </w:rPr>
            <w:t>Choose an item.</w:t>
          </w:r>
        </w:p>
      </w:docPartBody>
    </w:docPart>
    <w:docPart>
      <w:docPartPr>
        <w:name w:val="6EEF227F131F4C56B3796B78DC580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57EAF-43D9-4950-8802-42F27302DFFB}"/>
      </w:docPartPr>
      <w:docPartBody>
        <w:p w:rsidR="00817D7A" w:rsidRDefault="002024D9" w:rsidP="002024D9">
          <w:pPr>
            <w:pStyle w:val="6EEF227F131F4C56B3796B78DC580226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64442148EC584BD086969414A08BA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E7479-366A-4271-A97B-225E8FC1A716}"/>
      </w:docPartPr>
      <w:docPartBody>
        <w:p w:rsidR="00817D7A" w:rsidRDefault="002024D9" w:rsidP="002024D9">
          <w:pPr>
            <w:pStyle w:val="64442148EC584BD086969414A08BADAF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43116DF16C46434093FA0B5FF2B20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7F2A3-4CC2-4451-9475-8A7380606657}"/>
      </w:docPartPr>
      <w:docPartBody>
        <w:p w:rsidR="00817D7A" w:rsidRDefault="002024D9" w:rsidP="002024D9">
          <w:pPr>
            <w:pStyle w:val="43116DF16C46434093FA0B5FF2B204C7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E51BC3295F5E45AB8B13B41555791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42DD5-17E5-448F-BB1E-13833432DEDE}"/>
      </w:docPartPr>
      <w:docPartBody>
        <w:p w:rsidR="00817D7A" w:rsidRDefault="002024D9" w:rsidP="002024D9">
          <w:pPr>
            <w:pStyle w:val="E51BC3295F5E45AB8B13B41555791A17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888321D7A1A64FD8AD9E352E62B6F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56612-31D0-4EDA-9387-AD6B0DBA23A7}"/>
      </w:docPartPr>
      <w:docPartBody>
        <w:p w:rsidR="00817D7A" w:rsidRDefault="002024D9" w:rsidP="002024D9">
          <w:pPr>
            <w:pStyle w:val="888321D7A1A64FD8AD9E352E62B6F398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F70B4D68B48C4BBEACCE8D4FCE5D6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FFCF4-D003-4C34-A183-E2255D9787E8}"/>
      </w:docPartPr>
      <w:docPartBody>
        <w:p w:rsidR="00817D7A" w:rsidRDefault="002024D9" w:rsidP="002024D9">
          <w:pPr>
            <w:pStyle w:val="F70B4D68B48C4BBEACCE8D4FCE5D6F74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EBDCF24963DC4DE3A3DCBEAF32299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34066-7AC8-4ED0-A37D-86C6D45AD045}"/>
      </w:docPartPr>
      <w:docPartBody>
        <w:p w:rsidR="00817D7A" w:rsidRDefault="002024D9" w:rsidP="002024D9">
          <w:pPr>
            <w:pStyle w:val="EBDCF24963DC4DE3A3DCBEAF322995812"/>
          </w:pPr>
          <w:r w:rsidRPr="00756F02">
            <w:rPr>
              <w:rStyle w:val="PlaceholderText"/>
              <w:color w:val="000000"/>
            </w:rPr>
            <w:t>Choose an item.</w:t>
          </w:r>
        </w:p>
      </w:docPartBody>
    </w:docPart>
    <w:docPart>
      <w:docPartPr>
        <w:name w:val="A17893C5D12A4E2AA3AE32CF46BD2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52D7-A477-427F-8A09-4800213C7E7D}"/>
      </w:docPartPr>
      <w:docPartBody>
        <w:p w:rsidR="00817D7A" w:rsidRDefault="002024D9" w:rsidP="002024D9">
          <w:pPr>
            <w:pStyle w:val="A17893C5D12A4E2AA3AE32CF46BD29132"/>
          </w:pPr>
          <w:r w:rsidRPr="00C40A84">
            <w:rPr>
              <w:rStyle w:val="PlaceholderText"/>
              <w:bdr w:val="single" w:sz="4" w:space="0" w:color="auto"/>
            </w:rPr>
            <w:t>Choose an item.</w:t>
          </w:r>
        </w:p>
      </w:docPartBody>
    </w:docPart>
    <w:docPart>
      <w:docPartPr>
        <w:name w:val="4D5864A2A8B04448B3B1E2446FFFE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FA30A-0E18-4F17-919B-49DBF7EFF794}"/>
      </w:docPartPr>
      <w:docPartBody>
        <w:p w:rsidR="00817D7A" w:rsidRDefault="002024D9" w:rsidP="002024D9">
          <w:pPr>
            <w:pStyle w:val="4D5864A2A8B04448B3B1E2446FFFE7C9"/>
          </w:pPr>
          <w:r w:rsidRPr="00F011F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65527A50C347A0A02BF749D1A84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0CA72-90E4-4650-ABA0-B80242801EA1}"/>
      </w:docPartPr>
      <w:docPartBody>
        <w:p w:rsidR="00817D7A" w:rsidRDefault="002024D9" w:rsidP="002024D9">
          <w:pPr>
            <w:pStyle w:val="0465527A50C347A0A02BF749D1A84E9C"/>
          </w:pPr>
          <w:r w:rsidRPr="00F011F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7FEF89129446278F6EA2F5047AB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6395B-34B5-4D04-93CD-D504017E2C49}"/>
      </w:docPartPr>
      <w:docPartBody>
        <w:p w:rsidR="00817D7A" w:rsidRDefault="002024D9" w:rsidP="002024D9">
          <w:pPr>
            <w:pStyle w:val="CC7FEF89129446278F6EA2F5047ABB501"/>
          </w:pPr>
          <w:r w:rsidRPr="00D640C8">
            <w:rPr>
              <w:rStyle w:val="PlaceholderText"/>
              <w:sz w:val="22"/>
              <w:szCs w:val="22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0AA"/>
    <w:rsid w:val="001C30AA"/>
    <w:rsid w:val="002024D9"/>
    <w:rsid w:val="0081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24D9"/>
    <w:rPr>
      <w:color w:val="808080"/>
    </w:rPr>
  </w:style>
  <w:style w:type="paragraph" w:customStyle="1" w:styleId="0BA4785582E640479EDB0A2EC29B2A39">
    <w:name w:val="0BA4785582E640479EDB0A2EC29B2A39"/>
    <w:rsid w:val="001C30AA"/>
  </w:style>
  <w:style w:type="paragraph" w:customStyle="1" w:styleId="0D0829FD449C4C7180D8931CE0A7757A">
    <w:name w:val="0D0829FD449C4C7180D8931CE0A7757A"/>
    <w:rsid w:val="001C30AA"/>
  </w:style>
  <w:style w:type="paragraph" w:customStyle="1" w:styleId="0BA4785582E640479EDB0A2EC29B2A391">
    <w:name w:val="0BA4785582E640479EDB0A2EC29B2A391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">
    <w:name w:val="DD022E45A378409DA2BEEFE6E8371343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1">
    <w:name w:val="0D0829FD449C4C7180D8931CE0A7757A1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2">
    <w:name w:val="0D0829FD449C4C7180D8931CE0A7757A2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BA4785582E640479EDB0A2EC29B2A392">
    <w:name w:val="0BA4785582E640479EDB0A2EC29B2A392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1">
    <w:name w:val="DD022E45A378409DA2BEEFE6E83713431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3">
    <w:name w:val="0D0829FD449C4C7180D8931CE0A7757A3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0787E88CB424319A1E571BC8F61B8F8">
    <w:name w:val="00787E88CB424319A1E571BC8F61B8F8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C5F934AF3574DACA02E386E3B361EAD">
    <w:name w:val="3C5F934AF3574DACA02E386E3B361EAD"/>
    <w:rsid w:val="001C30AA"/>
  </w:style>
  <w:style w:type="paragraph" w:customStyle="1" w:styleId="16F18B446436442DBEA540ABFA974434">
    <w:name w:val="16F18B446436442DBEA540ABFA974434"/>
    <w:rsid w:val="001C30AA"/>
  </w:style>
  <w:style w:type="paragraph" w:customStyle="1" w:styleId="0BA4785582E640479EDB0A2EC29B2A393">
    <w:name w:val="0BA4785582E640479EDB0A2EC29B2A393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2">
    <w:name w:val="DD022E45A378409DA2BEEFE6E83713432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4">
    <w:name w:val="0D0829FD449C4C7180D8931CE0A7757A4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16F18B446436442DBEA540ABFA9744341">
    <w:name w:val="16F18B446436442DBEA540ABFA974434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CA807A7BE3D4DF494F5EBDCE6694A27">
    <w:name w:val="4CA807A7BE3D4DF494F5EBDCE6694A27"/>
    <w:rsid w:val="001C30AA"/>
  </w:style>
  <w:style w:type="paragraph" w:customStyle="1" w:styleId="0BA4785582E640479EDB0A2EC29B2A394">
    <w:name w:val="0BA4785582E640479EDB0A2EC29B2A394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3">
    <w:name w:val="DD022E45A378409DA2BEEFE6E83713433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5">
    <w:name w:val="0D0829FD449C4C7180D8931CE0A7757A5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7FE834BACFA435AA51E6ACF3BB18C29">
    <w:name w:val="D7FE834BACFA435AA51E6ACF3BB18C29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0BA4785582E640479EDB0A2EC29B2A395">
    <w:name w:val="0BA4785582E640479EDB0A2EC29B2A395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4">
    <w:name w:val="DD022E45A378409DA2BEEFE6E83713434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6">
    <w:name w:val="0D0829FD449C4C7180D8931CE0A7757A6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7FE834BACFA435AA51E6ACF3BB18C291">
    <w:name w:val="D7FE834BACFA435AA51E6ACF3BB18C29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A52AA348A7D42B6BBB7880753654596">
    <w:name w:val="EA52AA348A7D42B6BBB7880753654596"/>
    <w:rsid w:val="001C30AA"/>
  </w:style>
  <w:style w:type="paragraph" w:customStyle="1" w:styleId="33666BA9A7394B65A1D38D4B34314502">
    <w:name w:val="33666BA9A7394B65A1D38D4B34314502"/>
    <w:rsid w:val="001C30AA"/>
  </w:style>
  <w:style w:type="paragraph" w:customStyle="1" w:styleId="CBDEAEAD45D7456FBDE5216262052E6D">
    <w:name w:val="CBDEAEAD45D7456FBDE5216262052E6D"/>
    <w:rsid w:val="001C30AA"/>
  </w:style>
  <w:style w:type="paragraph" w:customStyle="1" w:styleId="28CA5EF5ECE04D1685D93D8418E06722">
    <w:name w:val="28CA5EF5ECE04D1685D93D8418E06722"/>
    <w:rsid w:val="001C30AA"/>
  </w:style>
  <w:style w:type="paragraph" w:customStyle="1" w:styleId="57DE7014CA2E4DBFA1144D11AA4A9D04">
    <w:name w:val="57DE7014CA2E4DBFA1144D11AA4A9D04"/>
    <w:rsid w:val="001C30AA"/>
  </w:style>
  <w:style w:type="paragraph" w:customStyle="1" w:styleId="504DE66D036F4F4A9287E50574005109">
    <w:name w:val="504DE66D036F4F4A9287E50574005109"/>
    <w:rsid w:val="001C30AA"/>
  </w:style>
  <w:style w:type="paragraph" w:customStyle="1" w:styleId="9C1068BB30F34E9AA8C5BF081EA7CB1B">
    <w:name w:val="9C1068BB30F34E9AA8C5BF081EA7CB1B"/>
    <w:rsid w:val="001C30AA"/>
  </w:style>
  <w:style w:type="paragraph" w:customStyle="1" w:styleId="D192BFE8C55A42F29196AD93C08B1F7B">
    <w:name w:val="D192BFE8C55A42F29196AD93C08B1F7B"/>
    <w:rsid w:val="001C30AA"/>
  </w:style>
  <w:style w:type="paragraph" w:customStyle="1" w:styleId="0FED96EEB82C4E5887FBB2EB24DB96AF">
    <w:name w:val="0FED96EEB82C4E5887FBB2EB24DB96AF"/>
    <w:rsid w:val="001C30AA"/>
  </w:style>
  <w:style w:type="paragraph" w:customStyle="1" w:styleId="4454F2F9415D4C5CBB13A4717B3EB146">
    <w:name w:val="4454F2F9415D4C5CBB13A4717B3EB146"/>
    <w:rsid w:val="001C30AA"/>
  </w:style>
  <w:style w:type="paragraph" w:customStyle="1" w:styleId="F69BBFC34388470D928F38D0C35740ED">
    <w:name w:val="F69BBFC34388470D928F38D0C35740ED"/>
    <w:rsid w:val="001C30AA"/>
  </w:style>
  <w:style w:type="paragraph" w:customStyle="1" w:styleId="AFBABE6CD4514CDF8344DFFE326123E3">
    <w:name w:val="AFBABE6CD4514CDF8344DFFE326123E3"/>
    <w:rsid w:val="001C30AA"/>
  </w:style>
  <w:style w:type="paragraph" w:customStyle="1" w:styleId="769E21A999844A29AC61C83CE11485B0">
    <w:name w:val="769E21A999844A29AC61C83CE11485B0"/>
    <w:rsid w:val="001C30AA"/>
  </w:style>
  <w:style w:type="paragraph" w:customStyle="1" w:styleId="233C5046930F4659B17603560595BFF0">
    <w:name w:val="233C5046930F4659B17603560595BFF0"/>
    <w:rsid w:val="001C30AA"/>
  </w:style>
  <w:style w:type="paragraph" w:customStyle="1" w:styleId="397B5917BFF5463A86F8F2FCC2947960">
    <w:name w:val="397B5917BFF5463A86F8F2FCC2947960"/>
    <w:rsid w:val="001C30AA"/>
  </w:style>
  <w:style w:type="paragraph" w:customStyle="1" w:styleId="4762FDBEC6D548B9B0E157D26203D401">
    <w:name w:val="4762FDBEC6D548B9B0E157D26203D401"/>
    <w:rsid w:val="001C30AA"/>
  </w:style>
  <w:style w:type="paragraph" w:customStyle="1" w:styleId="67910D5A476F466BB43FA21238DC8429">
    <w:name w:val="67910D5A476F466BB43FA21238DC8429"/>
    <w:rsid w:val="001C30AA"/>
  </w:style>
  <w:style w:type="paragraph" w:customStyle="1" w:styleId="CC385204DB734194ADB078F709872DE8">
    <w:name w:val="CC385204DB734194ADB078F709872DE8"/>
    <w:rsid w:val="001C30AA"/>
  </w:style>
  <w:style w:type="paragraph" w:customStyle="1" w:styleId="0BA4785582E640479EDB0A2EC29B2A396">
    <w:name w:val="0BA4785582E640479EDB0A2EC29B2A396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DD022E45A378409DA2BEEFE6E83713435">
    <w:name w:val="DD022E45A378409DA2BEEFE6E83713435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D0829FD449C4C7180D8931CE0A7757A7">
    <w:name w:val="0D0829FD449C4C7180D8931CE0A7757A7"/>
    <w:rsid w:val="001C30AA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FED96EEB82C4E5887FBB2EB24DB96AF1">
    <w:name w:val="0FED96EEB82C4E5887FBB2EB24DB96AF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D7FE834BACFA435AA51E6ACF3BB18C292">
    <w:name w:val="D7FE834BACFA435AA51E6ACF3BB18C292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A52AA348A7D42B6BBB78807536545961">
    <w:name w:val="EA52AA348A7D42B6BBB7880753654596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3666BA9A7394B65A1D38D4B343145021">
    <w:name w:val="33666BA9A7394B65A1D38D4B34314502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3C5046930F4659B17603560595BFF01">
    <w:name w:val="233C5046930F4659B17603560595BFF0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97B5917BFF5463A86F8F2FCC29479601">
    <w:name w:val="397B5917BFF5463A86F8F2FCC2947960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762FDBEC6D548B9B0E157D26203D4011">
    <w:name w:val="4762FDBEC6D548B9B0E157D26203D401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7910D5A476F466BB43FA21238DC84291">
    <w:name w:val="67910D5A476F466BB43FA21238DC8429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CC385204DB734194ADB078F709872DE81">
    <w:name w:val="CC385204DB734194ADB078F709872DE8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454F2F9415D4C5CBB13A4717B3EB1461">
    <w:name w:val="4454F2F9415D4C5CBB13A4717B3EB146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69BBFC34388470D928F38D0C35740ED1">
    <w:name w:val="F69BBFC34388470D928F38D0C35740ED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FBABE6CD4514CDF8344DFFE326123E31">
    <w:name w:val="AFBABE6CD4514CDF8344DFFE326123E3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69E21A999844A29AC61C83CE11485B01">
    <w:name w:val="769E21A999844A29AC61C83CE11485B01"/>
    <w:rsid w:val="001C30AA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D650CDAAEAB445D96593288F94E0E2D">
    <w:name w:val="7D650CDAAEAB445D96593288F94E0E2D"/>
    <w:rsid w:val="002024D9"/>
  </w:style>
  <w:style w:type="paragraph" w:customStyle="1" w:styleId="AB204D497D6140FBBFF399CEDCDDFADD">
    <w:name w:val="AB204D497D6140FBBFF399CEDCDDFADD"/>
    <w:rsid w:val="002024D9"/>
  </w:style>
  <w:style w:type="paragraph" w:customStyle="1" w:styleId="2C703DEF4A014AAFBBB36514EDC69868">
    <w:name w:val="2C703DEF4A014AAFBBB36514EDC69868"/>
    <w:rsid w:val="002024D9"/>
  </w:style>
  <w:style w:type="paragraph" w:customStyle="1" w:styleId="BD6F1BE6F47B47FFA443CA6E39B9DF76">
    <w:name w:val="BD6F1BE6F47B47FFA443CA6E39B9DF76"/>
    <w:rsid w:val="002024D9"/>
  </w:style>
  <w:style w:type="paragraph" w:customStyle="1" w:styleId="957C4007DA944EF6BA7706DC7CDCD40E">
    <w:name w:val="957C4007DA944EF6BA7706DC7CDCD40E"/>
    <w:rsid w:val="002024D9"/>
  </w:style>
  <w:style w:type="paragraph" w:customStyle="1" w:styleId="667B09F01A1B431C8D95109D7F28A440">
    <w:name w:val="667B09F01A1B431C8D95109D7F28A440"/>
    <w:rsid w:val="002024D9"/>
  </w:style>
  <w:style w:type="paragraph" w:customStyle="1" w:styleId="EDD133C39EC34C3085D42418E4B707E5">
    <w:name w:val="EDD133C39EC34C3085D42418E4B707E5"/>
    <w:rsid w:val="002024D9"/>
  </w:style>
  <w:style w:type="paragraph" w:customStyle="1" w:styleId="3B5355872CE341FF85144FD24F88DF30">
    <w:name w:val="3B5355872CE341FF85144FD24F88DF30"/>
    <w:rsid w:val="002024D9"/>
  </w:style>
  <w:style w:type="paragraph" w:customStyle="1" w:styleId="E340ABE9A06B4E12A86AADB2B502E8BE">
    <w:name w:val="E340ABE9A06B4E12A86AADB2B502E8BE"/>
    <w:rsid w:val="002024D9"/>
  </w:style>
  <w:style w:type="paragraph" w:customStyle="1" w:styleId="0D0829FD449C4C7180D8931CE0A7757A8">
    <w:name w:val="0D0829FD449C4C7180D8931CE0A7757A8"/>
    <w:rsid w:val="002024D9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FED96EEB82C4E5887FBB2EB24DB96AF2">
    <w:name w:val="0FED96EEB82C4E5887FBB2EB24DB96AF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D7FE834BACFA435AA51E6ACF3BB18C293">
    <w:name w:val="D7FE834BACFA435AA51E6ACF3BB18C29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A52AA348A7D42B6BBB78807536545962">
    <w:name w:val="EA52AA348A7D42B6BBB7880753654596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3666BA9A7394B65A1D38D4B343145022">
    <w:name w:val="33666BA9A7394B65A1D38D4B34314502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3C5046930F4659B17603560595BFF02">
    <w:name w:val="233C5046930F4659B17603560595BFF0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97B5917BFF5463A86F8F2FCC29479602">
    <w:name w:val="397B5917BFF5463A86F8F2FCC2947960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762FDBEC6D548B9B0E157D26203D4012">
    <w:name w:val="4762FDBEC6D548B9B0E157D26203D401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7910D5A476F466BB43FA21238DC84292">
    <w:name w:val="67910D5A476F466BB43FA21238DC8429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CC385204DB734194ADB078F709872DE82">
    <w:name w:val="CC385204DB734194ADB078F709872DE8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454F2F9415D4C5CBB13A4717B3EB1462">
    <w:name w:val="4454F2F9415D4C5CBB13A4717B3EB146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69BBFC34388470D928F38D0C35740ED2">
    <w:name w:val="F69BBFC34388470D928F38D0C35740ED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FBABE6CD4514CDF8344DFFE326123E32">
    <w:name w:val="AFBABE6CD4514CDF8344DFFE326123E3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69E21A999844A29AC61C83CE11485B02">
    <w:name w:val="769E21A999844A29AC61C83CE11485B0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D650CDAAEAB445D96593288F94E0E2D1">
    <w:name w:val="7D650CDAAEAB445D96593288F94E0E2D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B204D497D6140FBBFF399CEDCDDFADD1">
    <w:name w:val="AB204D497D6140FBBFF399CEDCDDFADD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C703DEF4A014AAFBBB36514EDC698681">
    <w:name w:val="2C703DEF4A014AAFBBB36514EDC69868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DB90DB4612D34236AEC58C794930291C">
    <w:name w:val="DB90DB4612D34236AEC58C794930291C"/>
    <w:rsid w:val="002024D9"/>
  </w:style>
  <w:style w:type="paragraph" w:customStyle="1" w:styleId="8B98F62C7C0E4BF5946A01D1CCE2F8BD">
    <w:name w:val="8B98F62C7C0E4BF5946A01D1CCE2F8BD"/>
    <w:rsid w:val="002024D9"/>
  </w:style>
  <w:style w:type="paragraph" w:customStyle="1" w:styleId="CFF47AC99E2B4A59B3705D9F5581593E">
    <w:name w:val="CFF47AC99E2B4A59B3705D9F5581593E"/>
    <w:rsid w:val="002024D9"/>
  </w:style>
  <w:style w:type="paragraph" w:customStyle="1" w:styleId="1581C286541C4DE5849611908B741988">
    <w:name w:val="1581C286541C4DE5849611908B741988"/>
    <w:rsid w:val="002024D9"/>
  </w:style>
  <w:style w:type="paragraph" w:customStyle="1" w:styleId="80161348F1E04B4592250CDB3421ED27">
    <w:name w:val="80161348F1E04B4592250CDB3421ED27"/>
    <w:rsid w:val="002024D9"/>
  </w:style>
  <w:style w:type="paragraph" w:customStyle="1" w:styleId="9EF0A907EC5F4ECEAB29C4C2BE071846">
    <w:name w:val="9EF0A907EC5F4ECEAB29C4C2BE071846"/>
    <w:rsid w:val="002024D9"/>
  </w:style>
  <w:style w:type="paragraph" w:customStyle="1" w:styleId="A6D8BA1A08564825B6DC2EDAC81A0CFD">
    <w:name w:val="A6D8BA1A08564825B6DC2EDAC81A0CFD"/>
    <w:rsid w:val="002024D9"/>
  </w:style>
  <w:style w:type="paragraph" w:customStyle="1" w:styleId="2393DA8E50744FBCB4A659006ADEB31B">
    <w:name w:val="2393DA8E50744FBCB4A659006ADEB31B"/>
    <w:rsid w:val="002024D9"/>
  </w:style>
  <w:style w:type="paragraph" w:customStyle="1" w:styleId="5BEC3281A7E9426A848022D3DD0F853E">
    <w:name w:val="5BEC3281A7E9426A848022D3DD0F853E"/>
    <w:rsid w:val="002024D9"/>
  </w:style>
  <w:style w:type="paragraph" w:customStyle="1" w:styleId="65F10800908E45AEB8C9C7F10402D9C6">
    <w:name w:val="65F10800908E45AEB8C9C7F10402D9C6"/>
    <w:rsid w:val="002024D9"/>
  </w:style>
  <w:style w:type="paragraph" w:customStyle="1" w:styleId="236D6175E6564F44A4A043560F3B9A1A">
    <w:name w:val="236D6175E6564F44A4A043560F3B9A1A"/>
    <w:rsid w:val="002024D9"/>
  </w:style>
  <w:style w:type="paragraph" w:customStyle="1" w:styleId="DCEDC921EEF84079BB3216C7CD7DA346">
    <w:name w:val="DCEDC921EEF84079BB3216C7CD7DA346"/>
    <w:rsid w:val="002024D9"/>
  </w:style>
  <w:style w:type="paragraph" w:customStyle="1" w:styleId="17AB178761514AFC8276629BD4F9BB5F">
    <w:name w:val="17AB178761514AFC8276629BD4F9BB5F"/>
    <w:rsid w:val="002024D9"/>
  </w:style>
  <w:style w:type="paragraph" w:customStyle="1" w:styleId="8EE2DBE6DE15453E97F41C568C1B90F8">
    <w:name w:val="8EE2DBE6DE15453E97F41C568C1B90F8"/>
    <w:rsid w:val="002024D9"/>
  </w:style>
  <w:style w:type="paragraph" w:customStyle="1" w:styleId="E2CE046BFAFF47709A577BDD3D1021B3">
    <w:name w:val="E2CE046BFAFF47709A577BDD3D1021B3"/>
    <w:rsid w:val="002024D9"/>
  </w:style>
  <w:style w:type="paragraph" w:customStyle="1" w:styleId="BF406414941B4648941FE39B70278DEA">
    <w:name w:val="BF406414941B4648941FE39B70278DEA"/>
    <w:rsid w:val="002024D9"/>
  </w:style>
  <w:style w:type="paragraph" w:customStyle="1" w:styleId="1729443070844D7BA0D03408B95A3E5B">
    <w:name w:val="1729443070844D7BA0D03408B95A3E5B"/>
    <w:rsid w:val="002024D9"/>
  </w:style>
  <w:style w:type="paragraph" w:customStyle="1" w:styleId="3BEA7ABE61D94805ACBB617D8127AC52">
    <w:name w:val="3BEA7ABE61D94805ACBB617D8127AC52"/>
    <w:rsid w:val="002024D9"/>
  </w:style>
  <w:style w:type="paragraph" w:customStyle="1" w:styleId="15FF82515373421C83C8FB5DC5E26A31">
    <w:name w:val="15FF82515373421C83C8FB5DC5E26A31"/>
    <w:rsid w:val="002024D9"/>
  </w:style>
  <w:style w:type="paragraph" w:customStyle="1" w:styleId="EE2C57C25E54439C9D7449CEB22BA55F">
    <w:name w:val="EE2C57C25E54439C9D7449CEB22BA55F"/>
    <w:rsid w:val="002024D9"/>
  </w:style>
  <w:style w:type="paragraph" w:customStyle="1" w:styleId="8B32B1F9AAB14E7F8F9D7056E42A9D57">
    <w:name w:val="8B32B1F9AAB14E7F8F9D7056E42A9D57"/>
    <w:rsid w:val="002024D9"/>
  </w:style>
  <w:style w:type="paragraph" w:customStyle="1" w:styleId="6EEF227F131F4C56B3796B78DC580226">
    <w:name w:val="6EEF227F131F4C56B3796B78DC580226"/>
    <w:rsid w:val="002024D9"/>
  </w:style>
  <w:style w:type="paragraph" w:customStyle="1" w:styleId="A7A3DA0D237F4434A948B18E0B315FCE">
    <w:name w:val="A7A3DA0D237F4434A948B18E0B315FCE"/>
    <w:rsid w:val="002024D9"/>
  </w:style>
  <w:style w:type="paragraph" w:customStyle="1" w:styleId="64442148EC584BD086969414A08BADAF">
    <w:name w:val="64442148EC584BD086969414A08BADAF"/>
    <w:rsid w:val="002024D9"/>
  </w:style>
  <w:style w:type="paragraph" w:customStyle="1" w:styleId="43116DF16C46434093FA0B5FF2B204C7">
    <w:name w:val="43116DF16C46434093FA0B5FF2B204C7"/>
    <w:rsid w:val="002024D9"/>
  </w:style>
  <w:style w:type="paragraph" w:customStyle="1" w:styleId="F3122C4AC10342FCB2B81D3CAC2123AF">
    <w:name w:val="F3122C4AC10342FCB2B81D3CAC2123AF"/>
    <w:rsid w:val="002024D9"/>
  </w:style>
  <w:style w:type="paragraph" w:customStyle="1" w:styleId="0632C9494CDD4660B12223A5319C5946">
    <w:name w:val="0632C9494CDD4660B12223A5319C5946"/>
    <w:rsid w:val="002024D9"/>
  </w:style>
  <w:style w:type="paragraph" w:customStyle="1" w:styleId="0BFFDF08AB804ED8A844B35E0628B7D7">
    <w:name w:val="0BFFDF08AB804ED8A844B35E0628B7D7"/>
    <w:rsid w:val="002024D9"/>
  </w:style>
  <w:style w:type="paragraph" w:customStyle="1" w:styleId="1C0C460F28664375B7D66B2A54739C0D">
    <w:name w:val="1C0C460F28664375B7D66B2A54739C0D"/>
    <w:rsid w:val="002024D9"/>
  </w:style>
  <w:style w:type="paragraph" w:customStyle="1" w:styleId="E51BC3295F5E45AB8B13B41555791A17">
    <w:name w:val="E51BC3295F5E45AB8B13B41555791A17"/>
    <w:rsid w:val="002024D9"/>
  </w:style>
  <w:style w:type="paragraph" w:customStyle="1" w:styleId="888321D7A1A64FD8AD9E352E62B6F398">
    <w:name w:val="888321D7A1A64FD8AD9E352E62B6F398"/>
    <w:rsid w:val="002024D9"/>
  </w:style>
  <w:style w:type="paragraph" w:customStyle="1" w:styleId="F70B4D68B48C4BBEACCE8D4FCE5D6F74">
    <w:name w:val="F70B4D68B48C4BBEACCE8D4FCE5D6F74"/>
    <w:rsid w:val="002024D9"/>
  </w:style>
  <w:style w:type="paragraph" w:customStyle="1" w:styleId="EBDCF24963DC4DE3A3DCBEAF32299581">
    <w:name w:val="EBDCF24963DC4DE3A3DCBEAF32299581"/>
    <w:rsid w:val="002024D9"/>
  </w:style>
  <w:style w:type="paragraph" w:customStyle="1" w:styleId="4592EC25E51A4E82AD440BC901380DD2">
    <w:name w:val="4592EC25E51A4E82AD440BC901380DD2"/>
    <w:rsid w:val="002024D9"/>
  </w:style>
  <w:style w:type="paragraph" w:customStyle="1" w:styleId="912810E3D1CD4E0EA1B7C484B1493B9B">
    <w:name w:val="912810E3D1CD4E0EA1B7C484B1493B9B"/>
    <w:rsid w:val="002024D9"/>
  </w:style>
  <w:style w:type="paragraph" w:customStyle="1" w:styleId="00537D3F6315401C9C8A2F5A25982DB2">
    <w:name w:val="00537D3F6315401C9C8A2F5A25982DB2"/>
    <w:rsid w:val="002024D9"/>
  </w:style>
  <w:style w:type="paragraph" w:customStyle="1" w:styleId="E614FED41CE94621A6F7E27A2B89E858">
    <w:name w:val="E614FED41CE94621A6F7E27A2B89E858"/>
    <w:rsid w:val="002024D9"/>
  </w:style>
  <w:style w:type="paragraph" w:customStyle="1" w:styleId="8B7EF2276EA0494985465D5B336EC74A">
    <w:name w:val="8B7EF2276EA0494985465D5B336EC74A"/>
    <w:rsid w:val="002024D9"/>
  </w:style>
  <w:style w:type="paragraph" w:customStyle="1" w:styleId="FD3034A0687B4E5BBC5ED1A724F804AB">
    <w:name w:val="FD3034A0687B4E5BBC5ED1A724F804AB"/>
    <w:rsid w:val="002024D9"/>
  </w:style>
  <w:style w:type="paragraph" w:customStyle="1" w:styleId="5C9936BC511F408DA0ED00542A2F7CAF">
    <w:name w:val="5C9936BC511F408DA0ED00542A2F7CAF"/>
    <w:rsid w:val="002024D9"/>
  </w:style>
  <w:style w:type="paragraph" w:customStyle="1" w:styleId="B8D5B3A9846B445BB453144494B15B04">
    <w:name w:val="B8D5B3A9846B445BB453144494B15B04"/>
    <w:rsid w:val="002024D9"/>
  </w:style>
  <w:style w:type="paragraph" w:customStyle="1" w:styleId="A17893C5D12A4E2AA3AE32CF46BD2913">
    <w:name w:val="A17893C5D12A4E2AA3AE32CF46BD2913"/>
    <w:rsid w:val="002024D9"/>
  </w:style>
  <w:style w:type="paragraph" w:customStyle="1" w:styleId="DDC7D53F8C7E4D428497488A7F22B475">
    <w:name w:val="DDC7D53F8C7E4D428497488A7F22B475"/>
    <w:rsid w:val="002024D9"/>
  </w:style>
  <w:style w:type="paragraph" w:customStyle="1" w:styleId="E8BC734915A74E449A223CF865DD5F0C">
    <w:name w:val="E8BC734915A74E449A223CF865DD5F0C"/>
    <w:rsid w:val="002024D9"/>
  </w:style>
  <w:style w:type="paragraph" w:customStyle="1" w:styleId="BC6637EDDBFA436DA9E363EEA6F8ACA8">
    <w:name w:val="BC6637EDDBFA436DA9E363EEA6F8ACA8"/>
    <w:rsid w:val="002024D9"/>
  </w:style>
  <w:style w:type="paragraph" w:customStyle="1" w:styleId="0D0829FD449C4C7180D8931CE0A7757A9">
    <w:name w:val="0D0829FD449C4C7180D8931CE0A7757A9"/>
    <w:rsid w:val="002024D9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FED96EEB82C4E5887FBB2EB24DB96AF3">
    <w:name w:val="0FED96EEB82C4E5887FBB2EB24DB96AF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D7FE834BACFA435AA51E6ACF3BB18C294">
    <w:name w:val="D7FE834BACFA435AA51E6ACF3BB18C29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A52AA348A7D42B6BBB78807536545963">
    <w:name w:val="EA52AA348A7D42B6BBB7880753654596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3666BA9A7394B65A1D38D4B343145023">
    <w:name w:val="33666BA9A7394B65A1D38D4B34314502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3C5046930F4659B17603560595BFF03">
    <w:name w:val="233C5046930F4659B17603560595BFF0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97B5917BFF5463A86F8F2FCC29479603">
    <w:name w:val="397B5917BFF5463A86F8F2FCC2947960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762FDBEC6D548B9B0E157D26203D4013">
    <w:name w:val="4762FDBEC6D548B9B0E157D26203D401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7910D5A476F466BB43FA21238DC84293">
    <w:name w:val="67910D5A476F466BB43FA21238DC8429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CC385204DB734194ADB078F709872DE83">
    <w:name w:val="CC385204DB734194ADB078F709872DE8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454F2F9415D4C5CBB13A4717B3EB1463">
    <w:name w:val="4454F2F9415D4C5CBB13A4717B3EB146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69BBFC34388470D928F38D0C35740ED3">
    <w:name w:val="F69BBFC34388470D928F38D0C35740ED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FBABE6CD4514CDF8344DFFE326123E33">
    <w:name w:val="AFBABE6CD4514CDF8344DFFE326123E3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69E21A999844A29AC61C83CE11485B03">
    <w:name w:val="769E21A999844A29AC61C83CE11485B0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D650CDAAEAB445D96593288F94E0E2D2">
    <w:name w:val="7D650CDAAEAB445D96593288F94E0E2D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B204D497D6140FBBFF399CEDCDDFADD2">
    <w:name w:val="AB204D497D6140FBBFF399CEDCDDFADD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C703DEF4A014AAFBBB36514EDC698682">
    <w:name w:val="2C703DEF4A014AAFBBB36514EDC69868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93DA8E50744FBCB4A659006ADEB31B1">
    <w:name w:val="2393DA8E50744FBCB4A659006ADEB31B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5BEC3281A7E9426A848022D3DD0F853E1">
    <w:name w:val="5BEC3281A7E9426A848022D3DD0F853E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8EE2DBE6DE15453E97F41C568C1B90F81">
    <w:name w:val="8EE2DBE6DE15453E97F41C568C1B90F8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2CE046BFAFF47709A577BDD3D1021B31">
    <w:name w:val="E2CE046BFAFF47709A577BDD3D1021B3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BF406414941B4648941FE39B70278DEA1">
    <w:name w:val="BF406414941B4648941FE39B70278DEA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1729443070844D7BA0D03408B95A3E5B1">
    <w:name w:val="1729443070844D7BA0D03408B95A3E5B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EEF227F131F4C56B3796B78DC5802261">
    <w:name w:val="6EEF227F131F4C56B3796B78DC580226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4442148EC584BD086969414A08BADAF1">
    <w:name w:val="64442148EC584BD086969414A08BADAF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3116DF16C46434093FA0B5FF2B204C71">
    <w:name w:val="43116DF16C46434093FA0B5FF2B204C7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51BC3295F5E45AB8B13B41555791A171">
    <w:name w:val="E51BC3295F5E45AB8B13B41555791A17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888321D7A1A64FD8AD9E352E62B6F3981">
    <w:name w:val="888321D7A1A64FD8AD9E352E62B6F398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70B4D68B48C4BBEACCE8D4FCE5D6F741">
    <w:name w:val="F70B4D68B48C4BBEACCE8D4FCE5D6F74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BDCF24963DC4DE3A3DCBEAF322995811">
    <w:name w:val="EBDCF24963DC4DE3A3DCBEAF32299581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17893C5D12A4E2AA3AE32CF46BD29131">
    <w:name w:val="A17893C5D12A4E2AA3AE32CF46BD29131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D5864A2A8B04448B3B1E2446FFFE7C9">
    <w:name w:val="4D5864A2A8B04448B3B1E2446FFFE7C9"/>
    <w:rsid w:val="002024D9"/>
  </w:style>
  <w:style w:type="paragraph" w:customStyle="1" w:styleId="0465527A50C347A0A02BF749D1A84E9C">
    <w:name w:val="0465527A50C347A0A02BF749D1A84E9C"/>
    <w:rsid w:val="002024D9"/>
  </w:style>
  <w:style w:type="paragraph" w:customStyle="1" w:styleId="CC7FEF89129446278F6EA2F5047ABB50">
    <w:name w:val="CC7FEF89129446278F6EA2F5047ABB50"/>
    <w:rsid w:val="002024D9"/>
  </w:style>
  <w:style w:type="paragraph" w:customStyle="1" w:styleId="CC7FEF89129446278F6EA2F5047ABB501">
    <w:name w:val="CC7FEF89129446278F6EA2F5047ABB501"/>
    <w:rsid w:val="002024D9"/>
    <w:pPr>
      <w:spacing w:after="200" w:line="264" w:lineRule="auto"/>
      <w:jc w:val="both"/>
    </w:pPr>
    <w:rPr>
      <w:rFonts w:ascii="Calibri" w:eastAsia="Times New Roman" w:hAnsi="Calibri" w:cs="Arial"/>
      <w:sz w:val="24"/>
      <w:szCs w:val="24"/>
    </w:rPr>
  </w:style>
  <w:style w:type="paragraph" w:customStyle="1" w:styleId="0FED96EEB82C4E5887FBB2EB24DB96AF4">
    <w:name w:val="0FED96EEB82C4E5887FBB2EB24DB96AF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D7FE834BACFA435AA51E6ACF3BB18C295">
    <w:name w:val="D7FE834BACFA435AA51E6ACF3BB18C295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A52AA348A7D42B6BBB78807536545964">
    <w:name w:val="EA52AA348A7D42B6BBB7880753654596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3666BA9A7394B65A1D38D4B343145024">
    <w:name w:val="33666BA9A7394B65A1D38D4B34314502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3C5046930F4659B17603560595BFF04">
    <w:name w:val="233C5046930F4659B17603560595BFF0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397B5917BFF5463A86F8F2FCC29479604">
    <w:name w:val="397B5917BFF5463A86F8F2FCC2947960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762FDBEC6D548B9B0E157D26203D4014">
    <w:name w:val="4762FDBEC6D548B9B0E157D26203D401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7910D5A476F466BB43FA21238DC84294">
    <w:name w:val="67910D5A476F466BB43FA21238DC8429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CC385204DB734194ADB078F709872DE84">
    <w:name w:val="CC385204DB734194ADB078F709872DE8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454F2F9415D4C5CBB13A4717B3EB1464">
    <w:name w:val="4454F2F9415D4C5CBB13A4717B3EB146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69BBFC34388470D928F38D0C35740ED4">
    <w:name w:val="F69BBFC34388470D928F38D0C35740ED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FBABE6CD4514CDF8344DFFE326123E34">
    <w:name w:val="AFBABE6CD4514CDF8344DFFE326123E3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69E21A999844A29AC61C83CE11485B04">
    <w:name w:val="769E21A999844A29AC61C83CE11485B04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7D650CDAAEAB445D96593288F94E0E2D3">
    <w:name w:val="7D650CDAAEAB445D96593288F94E0E2D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B204D497D6140FBBFF399CEDCDDFADD3">
    <w:name w:val="AB204D497D6140FBBFF399CEDCDDFADD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C703DEF4A014AAFBBB36514EDC698683">
    <w:name w:val="2C703DEF4A014AAFBBB36514EDC698683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2393DA8E50744FBCB4A659006ADEB31B2">
    <w:name w:val="2393DA8E50744FBCB4A659006ADEB31B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5BEC3281A7E9426A848022D3DD0F853E2">
    <w:name w:val="5BEC3281A7E9426A848022D3DD0F853E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8EE2DBE6DE15453E97F41C568C1B90F82">
    <w:name w:val="8EE2DBE6DE15453E97F41C568C1B90F8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2CE046BFAFF47709A577BDD3D1021B32">
    <w:name w:val="E2CE046BFAFF47709A577BDD3D1021B3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BF406414941B4648941FE39B70278DEA2">
    <w:name w:val="BF406414941B4648941FE39B70278DEA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1729443070844D7BA0D03408B95A3E5B2">
    <w:name w:val="1729443070844D7BA0D03408B95A3E5B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EEF227F131F4C56B3796B78DC5802262">
    <w:name w:val="6EEF227F131F4C56B3796B78DC580226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64442148EC584BD086969414A08BADAF2">
    <w:name w:val="64442148EC584BD086969414A08BADAF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43116DF16C46434093FA0B5FF2B204C72">
    <w:name w:val="43116DF16C46434093FA0B5FF2B204C7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51BC3295F5E45AB8B13B41555791A172">
    <w:name w:val="E51BC3295F5E45AB8B13B41555791A17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888321D7A1A64FD8AD9E352E62B6F3982">
    <w:name w:val="888321D7A1A64FD8AD9E352E62B6F398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F70B4D68B48C4BBEACCE8D4FCE5D6F742">
    <w:name w:val="F70B4D68B48C4BBEACCE8D4FCE5D6F74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EBDCF24963DC4DE3A3DCBEAF322995812">
    <w:name w:val="EBDCF24963DC4DE3A3DCBEAF32299581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  <w:style w:type="paragraph" w:customStyle="1" w:styleId="A17893C5D12A4E2AA3AE32CF46BD29132">
    <w:name w:val="A17893C5D12A4E2AA3AE32CF46BD29132"/>
    <w:rsid w:val="002024D9"/>
    <w:pPr>
      <w:spacing w:before="60" w:after="60" w:line="240" w:lineRule="auto"/>
    </w:pPr>
    <w:rPr>
      <w:rFonts w:ascii="Trebuchet MS" w:eastAsia="Calibri" w:hAnsi="Trebuchet MS" w:cs="Arial"/>
      <w:bCs/>
      <w:color w:val="000000"/>
      <w:sz w:val="18"/>
      <w:szCs w:val="1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RMMJ_letterhead.dotx</Template>
  <TotalTime>2</TotalTime>
  <Pages>3</Pages>
  <Words>696</Words>
  <Characters>3771</Characters>
  <Application>Microsoft Office Word</Application>
  <DocSecurity>0</DocSecurity>
  <Lines>121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Checklist for Initial Submissions</vt:lpstr>
      <vt:lpstr>    Section 1: Author &amp; Manuscript Details</vt:lpstr>
      <vt:lpstr>    Section 2. Before You Submit</vt:lpstr>
      <vt:lpstr>    🚩 Editorial Red Flags (may delay review)</vt:lpstr>
      <vt:lpstr>    Section 3. Author Information</vt:lpstr>
      <vt:lpstr>    Section 4. Title Page</vt:lpstr>
      <vt:lpstr>    Section 6. Main Manuscript</vt:lpstr>
      <vt:lpstr>    Section 7. Figures</vt:lpstr>
      <vt:lpstr>    </vt:lpstr>
      <vt:lpstr>    Section 8. References</vt:lpstr>
      <vt:lpstr>    Section 9. Cover Letter</vt:lpstr>
    </vt:vector>
  </TitlesOfParts>
  <Company>Rambam Medical Center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Editor</cp:lastModifiedBy>
  <cp:revision>3</cp:revision>
  <dcterms:created xsi:type="dcterms:W3CDTF">2025-09-17T12:02:00Z</dcterms:created>
  <dcterms:modified xsi:type="dcterms:W3CDTF">2025-09-17T12:03:00Z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b4372ae4-dfa6-4000-9004-4c113ecaaaa7</vt:lpwstr>
  </property>
</Properties>
</file>